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A9DEBA" w14:textId="77777777" w:rsidR="00EE235B" w:rsidRPr="009F2981" w:rsidRDefault="00EE235B" w:rsidP="00810BEB">
      <w:pPr>
        <w:spacing w:after="0"/>
        <w:jc w:val="right"/>
        <w:rPr>
          <w:rFonts w:ascii="Times New Roman" w:hAnsi="Times New Roman"/>
        </w:rPr>
      </w:pPr>
      <w:r w:rsidRPr="009F2981">
        <w:rPr>
          <w:rFonts w:ascii="Times New Roman" w:hAnsi="Times New Roman"/>
        </w:rPr>
        <w:t xml:space="preserve">Приложение № 1 к Договору от ____.____2026 г. № __________________________ </w:t>
      </w:r>
    </w:p>
    <w:p w14:paraId="1ED26D46" w14:textId="77777777" w:rsidR="00EE235B" w:rsidRPr="009F2981" w:rsidRDefault="00EE235B" w:rsidP="00810BEB">
      <w:pPr>
        <w:spacing w:after="0"/>
        <w:jc w:val="center"/>
        <w:rPr>
          <w:rFonts w:ascii="Times New Roman" w:hAnsi="Times New Roman"/>
          <w:b/>
        </w:rPr>
      </w:pPr>
    </w:p>
    <w:p w14:paraId="09B6D8E5" w14:textId="77777777" w:rsidR="00EE235B" w:rsidRPr="009F2981" w:rsidRDefault="00EE235B" w:rsidP="00810BEB">
      <w:pPr>
        <w:spacing w:after="0"/>
        <w:jc w:val="center"/>
        <w:rPr>
          <w:rFonts w:ascii="Times New Roman" w:hAnsi="Times New Roman"/>
          <w:b/>
        </w:rPr>
      </w:pPr>
      <w:r w:rsidRPr="009F2981">
        <w:rPr>
          <w:rFonts w:ascii="Times New Roman" w:hAnsi="Times New Roman"/>
          <w:b/>
        </w:rPr>
        <w:t>ТЕХНИЧЕСКОЕ ЗАДАНИЕ</w:t>
      </w:r>
    </w:p>
    <w:p w14:paraId="4C2B606F" w14:textId="77777777" w:rsidR="00564A03" w:rsidRDefault="00606879" w:rsidP="00810BEB">
      <w:pPr>
        <w:spacing w:after="0"/>
        <w:jc w:val="center"/>
        <w:rPr>
          <w:rFonts w:ascii="Times New Roman" w:hAnsi="Times New Roman"/>
          <w:b/>
        </w:rPr>
      </w:pPr>
      <w:r w:rsidRPr="009F2981">
        <w:rPr>
          <w:rFonts w:ascii="Times New Roman" w:hAnsi="Times New Roman"/>
          <w:b/>
        </w:rPr>
        <w:t xml:space="preserve">Оказание услуг по техническому обслуживанию и ремонту средств печати </w:t>
      </w:r>
    </w:p>
    <w:p w14:paraId="487D5693" w14:textId="371F623C" w:rsidR="00606879" w:rsidRPr="009F2981" w:rsidRDefault="00606879" w:rsidP="00810BEB">
      <w:pPr>
        <w:spacing w:after="0"/>
        <w:jc w:val="center"/>
        <w:rPr>
          <w:rFonts w:ascii="Times New Roman" w:hAnsi="Times New Roman"/>
          <w:b/>
        </w:rPr>
      </w:pPr>
      <w:r w:rsidRPr="009F2981">
        <w:rPr>
          <w:rFonts w:ascii="Times New Roman" w:hAnsi="Times New Roman"/>
          <w:b/>
        </w:rPr>
        <w:t xml:space="preserve">для нужд ФКУ </w:t>
      </w:r>
      <w:proofErr w:type="spellStart"/>
      <w:r w:rsidRPr="009F2981">
        <w:rPr>
          <w:rFonts w:ascii="Times New Roman" w:hAnsi="Times New Roman"/>
          <w:b/>
        </w:rPr>
        <w:t>Упрдор</w:t>
      </w:r>
      <w:proofErr w:type="spellEnd"/>
      <w:r w:rsidRPr="009F2981">
        <w:rPr>
          <w:rFonts w:ascii="Times New Roman" w:hAnsi="Times New Roman"/>
          <w:b/>
        </w:rPr>
        <w:t xml:space="preserve"> Москва-Харьков в сфере ИКТ</w:t>
      </w:r>
    </w:p>
    <w:p w14:paraId="3B4EC101" w14:textId="77777777" w:rsidR="00580BF2" w:rsidRPr="009F2981" w:rsidRDefault="00580BF2" w:rsidP="00810BEB">
      <w:pPr>
        <w:widowControl w:val="0"/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</w:rPr>
      </w:pPr>
    </w:p>
    <w:p w14:paraId="574F1602" w14:textId="1186C998" w:rsidR="00580BF2" w:rsidRPr="00021C75" w:rsidRDefault="00CB3741" w:rsidP="00021C75">
      <w:pPr>
        <w:tabs>
          <w:tab w:val="left" w:pos="1134"/>
        </w:tabs>
        <w:spacing w:after="0"/>
        <w:ind w:firstLine="680"/>
        <w:rPr>
          <w:rFonts w:ascii="Times New Roman" w:hAnsi="Times New Roman"/>
        </w:rPr>
      </w:pPr>
      <w:r w:rsidRPr="00021C75">
        <w:rPr>
          <w:rFonts w:ascii="Times New Roman" w:hAnsi="Times New Roman"/>
        </w:rPr>
        <w:t>1</w:t>
      </w:r>
      <w:r w:rsidR="00B173BD" w:rsidRPr="00021C75">
        <w:rPr>
          <w:rFonts w:ascii="Times New Roman" w:hAnsi="Times New Roman"/>
        </w:rPr>
        <w:t>.</w:t>
      </w:r>
      <w:r w:rsidR="00112F73" w:rsidRPr="00021C75">
        <w:rPr>
          <w:rFonts w:ascii="Times New Roman" w:hAnsi="Times New Roman"/>
        </w:rPr>
        <w:tab/>
      </w:r>
      <w:r w:rsidRPr="00021C75">
        <w:rPr>
          <w:rFonts w:ascii="Times New Roman" w:hAnsi="Times New Roman"/>
        </w:rPr>
        <w:t xml:space="preserve">Предмет закупки: по </w:t>
      </w:r>
      <w:r w:rsidR="00702B2F" w:rsidRPr="00021C75">
        <w:rPr>
          <w:rFonts w:ascii="Times New Roman" w:hAnsi="Times New Roman"/>
          <w:color w:val="000000"/>
        </w:rPr>
        <w:t xml:space="preserve"> техническому обслуживанию </w:t>
      </w:r>
      <w:r w:rsidR="0004164E" w:rsidRPr="00021C75">
        <w:rPr>
          <w:rFonts w:ascii="Times New Roman" w:hAnsi="Times New Roman"/>
          <w:color w:val="000000"/>
        </w:rPr>
        <w:t>и</w:t>
      </w:r>
      <w:r w:rsidR="00702B2F" w:rsidRPr="00021C75">
        <w:rPr>
          <w:rFonts w:ascii="Times New Roman" w:hAnsi="Times New Roman"/>
          <w:color w:val="000000"/>
        </w:rPr>
        <w:t xml:space="preserve"> </w:t>
      </w:r>
      <w:r w:rsidR="0004164E" w:rsidRPr="00021C75">
        <w:rPr>
          <w:rFonts w:ascii="Times New Roman" w:hAnsi="Times New Roman"/>
          <w:color w:val="000000"/>
        </w:rPr>
        <w:t xml:space="preserve">ремонту </w:t>
      </w:r>
      <w:r w:rsidR="00702B2F" w:rsidRPr="00021C75">
        <w:rPr>
          <w:rFonts w:ascii="Times New Roman" w:hAnsi="Times New Roman"/>
        </w:rPr>
        <w:t xml:space="preserve">принтеров и многофункциональных устройств (далее – </w:t>
      </w:r>
      <w:r w:rsidR="00DC7A8A" w:rsidRPr="00021C75">
        <w:rPr>
          <w:rFonts w:ascii="Times New Roman" w:hAnsi="Times New Roman"/>
        </w:rPr>
        <w:t>оборудовани</w:t>
      </w:r>
      <w:r w:rsidR="00702B2F" w:rsidRPr="00021C75">
        <w:rPr>
          <w:rFonts w:ascii="Times New Roman" w:hAnsi="Times New Roman"/>
        </w:rPr>
        <w:t>е)</w:t>
      </w:r>
      <w:r w:rsidR="00DC7A8A" w:rsidRPr="00021C75">
        <w:rPr>
          <w:rFonts w:ascii="Times New Roman" w:hAnsi="Times New Roman"/>
        </w:rPr>
        <w:t xml:space="preserve"> </w:t>
      </w:r>
      <w:r w:rsidRPr="00021C75">
        <w:rPr>
          <w:rFonts w:ascii="Times New Roman" w:hAnsi="Times New Roman"/>
        </w:rPr>
        <w:t xml:space="preserve">для нужд </w:t>
      </w:r>
      <w:r w:rsidR="00B45BB5" w:rsidRPr="00021C75">
        <w:rPr>
          <w:rFonts w:ascii="Times New Roman" w:hAnsi="Times New Roman"/>
          <w:w w:val="105"/>
        </w:rPr>
        <w:t>ФКУ</w:t>
      </w:r>
      <w:r w:rsidR="00B45BB5" w:rsidRPr="00021C75">
        <w:rPr>
          <w:rFonts w:ascii="Times New Roman" w:hAnsi="Times New Roman"/>
          <w:spacing w:val="2"/>
          <w:w w:val="105"/>
        </w:rPr>
        <w:t xml:space="preserve"> </w:t>
      </w:r>
      <w:r w:rsidR="00B45BB5" w:rsidRPr="00021C75">
        <w:rPr>
          <w:rFonts w:ascii="Times New Roman" w:hAnsi="Times New Roman"/>
          <w:w w:val="105"/>
        </w:rPr>
        <w:t>Упрдор</w:t>
      </w:r>
      <w:r w:rsidR="00B45BB5" w:rsidRPr="00021C75">
        <w:rPr>
          <w:rFonts w:ascii="Times New Roman" w:hAnsi="Times New Roman"/>
          <w:spacing w:val="10"/>
          <w:w w:val="105"/>
        </w:rPr>
        <w:t xml:space="preserve"> </w:t>
      </w:r>
      <w:r w:rsidR="00B45BB5" w:rsidRPr="00021C75">
        <w:rPr>
          <w:rFonts w:ascii="Times New Roman" w:hAnsi="Times New Roman"/>
          <w:w w:val="105"/>
        </w:rPr>
        <w:t xml:space="preserve">Москва-Харьков </w:t>
      </w:r>
      <w:r w:rsidRPr="00021C75">
        <w:rPr>
          <w:rFonts w:ascii="Times New Roman" w:hAnsi="Times New Roman"/>
        </w:rPr>
        <w:t>(далее – услуги).</w:t>
      </w:r>
    </w:p>
    <w:p w14:paraId="7AF083BD" w14:textId="77777777" w:rsidR="0013021F" w:rsidRPr="00021C75" w:rsidRDefault="00CB3741" w:rsidP="00021C75">
      <w:pPr>
        <w:widowControl w:val="0"/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</w:rPr>
        <w:t>2.</w:t>
      </w:r>
      <w:r w:rsidR="00112F73" w:rsidRPr="00021C75">
        <w:rPr>
          <w:rFonts w:ascii="Times New Roman" w:hAnsi="Times New Roman"/>
        </w:rPr>
        <w:tab/>
      </w:r>
      <w:r w:rsidRPr="00021C75">
        <w:rPr>
          <w:rFonts w:ascii="Times New Roman" w:hAnsi="Times New Roman"/>
        </w:rPr>
        <w:t>Оказание услуг по настоящему техническому заданию выполняются в соответствии с требованием нормативных документов</w:t>
      </w:r>
      <w:r w:rsidR="00B45BB5" w:rsidRPr="00021C75">
        <w:rPr>
          <w:rFonts w:ascii="Times New Roman" w:hAnsi="Times New Roman"/>
        </w:rPr>
        <w:t xml:space="preserve"> и документации производителей</w:t>
      </w:r>
      <w:r w:rsidR="00C97A6A" w:rsidRPr="00021C75">
        <w:rPr>
          <w:rFonts w:ascii="Times New Roman" w:hAnsi="Times New Roman"/>
        </w:rPr>
        <w:t>.</w:t>
      </w:r>
      <w:r w:rsidR="001B5F13" w:rsidRPr="00021C75">
        <w:rPr>
          <w:rFonts w:ascii="Times New Roman" w:hAnsi="Times New Roman"/>
        </w:rPr>
        <w:t xml:space="preserve"> </w:t>
      </w:r>
      <w:r w:rsidR="001B5F13" w:rsidRPr="00021C75">
        <w:rPr>
          <w:rFonts w:ascii="Times New Roman" w:hAnsi="Times New Roman"/>
        </w:rPr>
        <w:tab/>
      </w:r>
    </w:p>
    <w:p w14:paraId="100C31FB" w14:textId="77FAF15A" w:rsidR="00580BF2" w:rsidRPr="00021C75" w:rsidRDefault="001B5F13" w:rsidP="00021C75">
      <w:pPr>
        <w:widowControl w:val="0"/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</w:rPr>
        <w:t>Исполнитель должен подтвердить наличие специалистов, сертифицированных на проведение работ по техническому обслуживанию и ремонту по каждому типу оборудования Заказчика.</w:t>
      </w:r>
    </w:p>
    <w:p w14:paraId="3EE62933" w14:textId="28E59168" w:rsidR="00580BF2" w:rsidRPr="00021C75" w:rsidRDefault="001B5F13" w:rsidP="00021C75">
      <w:pPr>
        <w:widowControl w:val="0"/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</w:rPr>
        <w:t>3</w:t>
      </w:r>
      <w:r w:rsidR="00CB3741" w:rsidRPr="00021C75">
        <w:rPr>
          <w:rFonts w:ascii="Times New Roman" w:hAnsi="Times New Roman"/>
        </w:rPr>
        <w:t>.</w:t>
      </w:r>
      <w:r w:rsidR="00112F73" w:rsidRPr="00021C75">
        <w:rPr>
          <w:rFonts w:ascii="Times New Roman" w:hAnsi="Times New Roman"/>
        </w:rPr>
        <w:tab/>
      </w:r>
      <w:r w:rsidR="00CB3741" w:rsidRPr="00021C75">
        <w:rPr>
          <w:rFonts w:ascii="Times New Roman" w:hAnsi="Times New Roman"/>
        </w:rPr>
        <w:t xml:space="preserve">Срок оказания услуг: с момента подписания </w:t>
      </w:r>
      <w:r w:rsidR="00DC7A8A" w:rsidRPr="00021C75">
        <w:rPr>
          <w:rFonts w:ascii="Times New Roman" w:hAnsi="Times New Roman"/>
        </w:rPr>
        <w:t>договора</w:t>
      </w:r>
      <w:r w:rsidR="00CB3741" w:rsidRPr="00021C75">
        <w:rPr>
          <w:rFonts w:ascii="Times New Roman" w:hAnsi="Times New Roman"/>
        </w:rPr>
        <w:t xml:space="preserve"> и до </w:t>
      </w:r>
      <w:r w:rsidR="00B45BB5" w:rsidRPr="00021C75">
        <w:rPr>
          <w:rFonts w:ascii="Times New Roman" w:hAnsi="Times New Roman"/>
        </w:rPr>
        <w:t>31</w:t>
      </w:r>
      <w:r w:rsidR="00CB3741" w:rsidRPr="00021C75">
        <w:rPr>
          <w:rFonts w:ascii="Times New Roman" w:hAnsi="Times New Roman"/>
        </w:rPr>
        <w:t>.12.202</w:t>
      </w:r>
      <w:r w:rsidR="0013021F" w:rsidRPr="00021C75">
        <w:rPr>
          <w:rFonts w:ascii="Times New Roman" w:hAnsi="Times New Roman"/>
        </w:rPr>
        <w:t>6</w:t>
      </w:r>
      <w:r w:rsidR="007D5144" w:rsidRPr="00021C75">
        <w:rPr>
          <w:rFonts w:ascii="Times New Roman" w:hAnsi="Times New Roman"/>
        </w:rPr>
        <w:t xml:space="preserve"> </w:t>
      </w:r>
      <w:r w:rsidR="00CB3741" w:rsidRPr="00021C75">
        <w:rPr>
          <w:rFonts w:ascii="Times New Roman" w:hAnsi="Times New Roman"/>
        </w:rPr>
        <w:t>г.</w:t>
      </w:r>
    </w:p>
    <w:p w14:paraId="7432C8A1" w14:textId="2AC68448" w:rsidR="00DC7A8A" w:rsidRPr="00021C75" w:rsidRDefault="001B5F13" w:rsidP="00021C75">
      <w:pPr>
        <w:widowControl w:val="0"/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</w:rPr>
        <w:t>3</w:t>
      </w:r>
      <w:r w:rsidR="00781FFD" w:rsidRPr="00021C75">
        <w:rPr>
          <w:rFonts w:ascii="Times New Roman" w:hAnsi="Times New Roman"/>
        </w:rPr>
        <w:t>.1.</w:t>
      </w:r>
      <w:r w:rsidR="00A61B4C" w:rsidRPr="00021C75">
        <w:rPr>
          <w:rFonts w:ascii="Times New Roman" w:hAnsi="Times New Roman"/>
        </w:rPr>
        <w:t xml:space="preserve">  </w:t>
      </w:r>
      <w:r w:rsidR="00DC7A8A" w:rsidRPr="00021C75">
        <w:rPr>
          <w:rFonts w:ascii="Times New Roman" w:hAnsi="Times New Roman"/>
        </w:rPr>
        <w:t xml:space="preserve">Место оказания услуг: г. Орел, ул. </w:t>
      </w:r>
      <w:proofErr w:type="gramStart"/>
      <w:r w:rsidR="00DC7A8A" w:rsidRPr="00021C75">
        <w:rPr>
          <w:rFonts w:ascii="Times New Roman" w:hAnsi="Times New Roman"/>
        </w:rPr>
        <w:t>Комсомольская</w:t>
      </w:r>
      <w:proofErr w:type="gramEnd"/>
      <w:r w:rsidR="00DC7A8A" w:rsidRPr="00021C75">
        <w:rPr>
          <w:rFonts w:ascii="Times New Roman" w:hAnsi="Times New Roman"/>
        </w:rPr>
        <w:t>, д. 15.</w:t>
      </w:r>
    </w:p>
    <w:p w14:paraId="1EC75A27" w14:textId="110B9353" w:rsidR="00580BF2" w:rsidRPr="00021C75" w:rsidRDefault="001B5F13" w:rsidP="00021C75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</w:rPr>
        <w:t>3</w:t>
      </w:r>
      <w:r w:rsidR="00CB3741" w:rsidRPr="00021C75">
        <w:rPr>
          <w:rFonts w:ascii="Times New Roman" w:hAnsi="Times New Roman"/>
        </w:rPr>
        <w:t>.</w:t>
      </w:r>
      <w:r w:rsidR="00781FFD" w:rsidRPr="00021C75">
        <w:rPr>
          <w:rFonts w:ascii="Times New Roman" w:hAnsi="Times New Roman"/>
        </w:rPr>
        <w:t>2</w:t>
      </w:r>
      <w:r w:rsidR="00CB3741" w:rsidRPr="00021C75">
        <w:rPr>
          <w:rFonts w:ascii="Times New Roman" w:hAnsi="Times New Roman"/>
        </w:rPr>
        <w:t>.</w:t>
      </w:r>
      <w:r w:rsidR="00112F73" w:rsidRPr="00021C75">
        <w:rPr>
          <w:rFonts w:ascii="Times New Roman" w:hAnsi="Times New Roman"/>
        </w:rPr>
        <w:tab/>
      </w:r>
      <w:r w:rsidR="00CB3741" w:rsidRPr="00021C75">
        <w:rPr>
          <w:rFonts w:ascii="Times New Roman" w:hAnsi="Times New Roman"/>
        </w:rPr>
        <w:t xml:space="preserve">Услуги выполняются силами Исполнителя с использованием запасных частей, материалов и комплектующих Исполнителя. Услуги выполняются на основании соответствующей заявки Заказчика через представителя Заказчика. Заявка </w:t>
      </w:r>
      <w:r w:rsidR="00B45BB5" w:rsidRPr="00021C75">
        <w:rPr>
          <w:rFonts w:ascii="Times New Roman" w:hAnsi="Times New Roman"/>
        </w:rPr>
        <w:t xml:space="preserve">передается </w:t>
      </w:r>
      <w:r w:rsidR="00CB3741" w:rsidRPr="00021C75">
        <w:rPr>
          <w:rFonts w:ascii="Times New Roman" w:hAnsi="Times New Roman"/>
        </w:rPr>
        <w:t xml:space="preserve">Исполнителю </w:t>
      </w:r>
      <w:r w:rsidR="00B45BB5" w:rsidRPr="00021C75">
        <w:rPr>
          <w:rFonts w:ascii="Times New Roman" w:hAnsi="Times New Roman"/>
        </w:rPr>
        <w:t>любым удобным</w:t>
      </w:r>
      <w:r w:rsidR="009F5EE6" w:rsidRPr="00021C75">
        <w:rPr>
          <w:rFonts w:ascii="Times New Roman" w:hAnsi="Times New Roman"/>
        </w:rPr>
        <w:t xml:space="preserve"> </w:t>
      </w:r>
      <w:r w:rsidR="00B45BB5" w:rsidRPr="00021C75">
        <w:rPr>
          <w:rFonts w:ascii="Times New Roman" w:hAnsi="Times New Roman"/>
        </w:rPr>
        <w:t xml:space="preserve"> способом</w:t>
      </w:r>
      <w:r w:rsidR="009F5EE6" w:rsidRPr="00021C75">
        <w:rPr>
          <w:rFonts w:ascii="Times New Roman" w:hAnsi="Times New Roman"/>
        </w:rPr>
        <w:t>,</w:t>
      </w:r>
      <w:r w:rsidR="00B45BB5" w:rsidRPr="00021C75">
        <w:rPr>
          <w:rFonts w:ascii="Times New Roman" w:hAnsi="Times New Roman"/>
        </w:rPr>
        <w:t xml:space="preserve"> </w:t>
      </w:r>
      <w:r w:rsidR="00CB3741" w:rsidRPr="00021C75">
        <w:rPr>
          <w:rFonts w:ascii="Times New Roman" w:hAnsi="Times New Roman"/>
        </w:rPr>
        <w:t>позволяющ</w:t>
      </w:r>
      <w:r w:rsidR="00B45BB5" w:rsidRPr="00021C75">
        <w:rPr>
          <w:rFonts w:ascii="Times New Roman" w:hAnsi="Times New Roman"/>
        </w:rPr>
        <w:t>им</w:t>
      </w:r>
      <w:r w:rsidR="00CB3741" w:rsidRPr="00021C75">
        <w:rPr>
          <w:rFonts w:ascii="Times New Roman" w:hAnsi="Times New Roman"/>
        </w:rPr>
        <w:t xml:space="preserve"> достоверно установить, что </w:t>
      </w:r>
      <w:r w:rsidR="00B45BB5" w:rsidRPr="00021C75">
        <w:rPr>
          <w:rFonts w:ascii="Times New Roman" w:hAnsi="Times New Roman"/>
        </w:rPr>
        <w:t>она</w:t>
      </w:r>
      <w:r w:rsidR="00CB3741" w:rsidRPr="00021C75">
        <w:rPr>
          <w:rFonts w:ascii="Times New Roman" w:hAnsi="Times New Roman"/>
        </w:rPr>
        <w:t xml:space="preserve"> исходит </w:t>
      </w:r>
      <w:r w:rsidR="009F5EE6" w:rsidRPr="00021C75">
        <w:rPr>
          <w:rFonts w:ascii="Times New Roman" w:hAnsi="Times New Roman"/>
        </w:rPr>
        <w:t>с</w:t>
      </w:r>
      <w:r w:rsidR="00CB3741" w:rsidRPr="00021C75">
        <w:rPr>
          <w:rFonts w:ascii="Times New Roman" w:hAnsi="Times New Roman"/>
        </w:rPr>
        <w:t xml:space="preserve">о стороны </w:t>
      </w:r>
      <w:r w:rsidR="00B45BB5" w:rsidRPr="00021C75">
        <w:rPr>
          <w:rFonts w:ascii="Times New Roman" w:hAnsi="Times New Roman"/>
        </w:rPr>
        <w:t>Заказчика</w:t>
      </w:r>
      <w:r w:rsidR="00CB3741" w:rsidRPr="00021C75">
        <w:rPr>
          <w:rFonts w:ascii="Times New Roman" w:hAnsi="Times New Roman"/>
        </w:rPr>
        <w:t>.</w:t>
      </w:r>
    </w:p>
    <w:p w14:paraId="358FC60E" w14:textId="180BD08E" w:rsidR="00580BF2" w:rsidRPr="00021C75" w:rsidRDefault="00D12202" w:rsidP="00021C75">
      <w:pPr>
        <w:pStyle w:val="a6"/>
        <w:spacing w:before="0" w:after="0" w:line="240" w:lineRule="auto"/>
        <w:ind w:firstLine="680"/>
        <w:outlineLvl w:val="0"/>
        <w:rPr>
          <w:rFonts w:ascii="Times New Roman" w:hAnsi="Times New Roman"/>
          <w:sz w:val="22"/>
          <w:szCs w:val="22"/>
        </w:rPr>
      </w:pPr>
      <w:r w:rsidRPr="00021C75">
        <w:rPr>
          <w:rFonts w:ascii="Times New Roman" w:hAnsi="Times New Roman"/>
          <w:sz w:val="22"/>
          <w:szCs w:val="22"/>
        </w:rPr>
        <w:t>4</w:t>
      </w:r>
      <w:r w:rsidR="00CB3741" w:rsidRPr="00021C75">
        <w:rPr>
          <w:rFonts w:ascii="Times New Roman" w:hAnsi="Times New Roman"/>
          <w:sz w:val="22"/>
          <w:szCs w:val="22"/>
        </w:rPr>
        <w:t>.</w:t>
      </w:r>
      <w:r w:rsidR="002545DF" w:rsidRPr="00021C75">
        <w:rPr>
          <w:rFonts w:ascii="Times New Roman" w:hAnsi="Times New Roman"/>
          <w:sz w:val="22"/>
          <w:szCs w:val="22"/>
        </w:rPr>
        <w:t xml:space="preserve"> </w:t>
      </w:r>
      <w:r w:rsidR="00734515" w:rsidRPr="00021C75">
        <w:rPr>
          <w:rFonts w:ascii="Times New Roman" w:hAnsi="Times New Roman"/>
          <w:sz w:val="22"/>
          <w:szCs w:val="22"/>
        </w:rPr>
        <w:t>Техническое о</w:t>
      </w:r>
      <w:r w:rsidR="00CB3741" w:rsidRPr="00021C75">
        <w:rPr>
          <w:rFonts w:ascii="Times New Roman" w:hAnsi="Times New Roman"/>
          <w:sz w:val="22"/>
          <w:szCs w:val="22"/>
        </w:rPr>
        <w:t xml:space="preserve">бслуживание </w:t>
      </w:r>
      <w:r w:rsidR="006942E5" w:rsidRPr="00021C75">
        <w:rPr>
          <w:rFonts w:ascii="Times New Roman" w:hAnsi="Times New Roman"/>
          <w:sz w:val="22"/>
          <w:szCs w:val="22"/>
        </w:rPr>
        <w:t>оборудования</w:t>
      </w:r>
    </w:p>
    <w:p w14:paraId="70A632D9" w14:textId="77777777" w:rsidR="00BE4D17" w:rsidRPr="00021C75" w:rsidRDefault="006942E5" w:rsidP="00021C75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</w:rPr>
        <w:t xml:space="preserve">Работы по техническому обслуживанию включают проведение </w:t>
      </w:r>
      <w:r w:rsidR="00BE4D17" w:rsidRPr="00021C75">
        <w:rPr>
          <w:rFonts w:ascii="Times New Roman" w:hAnsi="Times New Roman"/>
        </w:rPr>
        <w:t>д</w:t>
      </w:r>
      <w:r w:rsidR="00CB3741" w:rsidRPr="00021C75">
        <w:rPr>
          <w:rFonts w:ascii="Times New Roman" w:hAnsi="Times New Roman"/>
        </w:rPr>
        <w:t>иагностик</w:t>
      </w:r>
      <w:r w:rsidRPr="00021C75">
        <w:rPr>
          <w:rFonts w:ascii="Times New Roman" w:hAnsi="Times New Roman"/>
        </w:rPr>
        <w:t>и</w:t>
      </w:r>
      <w:r w:rsidR="00BE4D17" w:rsidRPr="00021C75">
        <w:rPr>
          <w:rFonts w:ascii="Times New Roman" w:hAnsi="Times New Roman"/>
        </w:rPr>
        <w:t xml:space="preserve"> и профилактики</w:t>
      </w:r>
      <w:r w:rsidRPr="00021C75">
        <w:rPr>
          <w:rFonts w:ascii="Times New Roman" w:hAnsi="Times New Roman"/>
        </w:rPr>
        <w:t>.</w:t>
      </w:r>
      <w:r w:rsidR="00CB3741" w:rsidRPr="00021C75">
        <w:rPr>
          <w:rFonts w:ascii="Times New Roman" w:hAnsi="Times New Roman"/>
        </w:rPr>
        <w:t xml:space="preserve"> </w:t>
      </w:r>
    </w:p>
    <w:p w14:paraId="67ADD589" w14:textId="187ED535" w:rsidR="00580BF2" w:rsidRPr="00021C75" w:rsidRDefault="00D12202" w:rsidP="00021C75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</w:rPr>
        <w:t>4</w:t>
      </w:r>
      <w:r w:rsidR="00BE4D17" w:rsidRPr="00021C75">
        <w:rPr>
          <w:rFonts w:ascii="Times New Roman" w:hAnsi="Times New Roman"/>
        </w:rPr>
        <w:t>.1. П</w:t>
      </w:r>
      <w:r w:rsidR="00CB3741" w:rsidRPr="00021C75">
        <w:rPr>
          <w:rFonts w:ascii="Times New Roman" w:hAnsi="Times New Roman"/>
        </w:rPr>
        <w:t>од диагностикой понимается к</w:t>
      </w:r>
      <w:r w:rsidR="006942E5" w:rsidRPr="00021C75">
        <w:rPr>
          <w:rFonts w:ascii="Times New Roman" w:hAnsi="Times New Roman"/>
        </w:rPr>
        <w:t>омплекс работ</w:t>
      </w:r>
      <w:r w:rsidR="00BE4D17" w:rsidRPr="00021C75">
        <w:rPr>
          <w:rFonts w:ascii="Times New Roman" w:hAnsi="Times New Roman"/>
        </w:rPr>
        <w:t xml:space="preserve"> </w:t>
      </w:r>
      <w:r w:rsidR="006942E5" w:rsidRPr="00021C75">
        <w:rPr>
          <w:rFonts w:ascii="Times New Roman" w:hAnsi="Times New Roman"/>
        </w:rPr>
        <w:t>по общей оценке</w:t>
      </w:r>
      <w:r w:rsidR="00BE4D17" w:rsidRPr="00021C75">
        <w:rPr>
          <w:rFonts w:ascii="Times New Roman" w:hAnsi="Times New Roman"/>
        </w:rPr>
        <w:t xml:space="preserve"> </w:t>
      </w:r>
      <w:r w:rsidR="00CB3741" w:rsidRPr="00021C75">
        <w:rPr>
          <w:rFonts w:ascii="Times New Roman" w:hAnsi="Times New Roman"/>
        </w:rPr>
        <w:t xml:space="preserve">работоспособности </w:t>
      </w:r>
      <w:r w:rsidR="00BE4D17" w:rsidRPr="00021C75">
        <w:rPr>
          <w:rFonts w:ascii="Times New Roman" w:hAnsi="Times New Roman"/>
        </w:rPr>
        <w:t xml:space="preserve">оборудования </w:t>
      </w:r>
      <w:r w:rsidR="00CB3741" w:rsidRPr="00021C75">
        <w:rPr>
          <w:rFonts w:ascii="Times New Roman" w:hAnsi="Times New Roman"/>
        </w:rPr>
        <w:t xml:space="preserve">(общая диагностика) или </w:t>
      </w:r>
      <w:r w:rsidR="00702B2F" w:rsidRPr="00021C75">
        <w:rPr>
          <w:rFonts w:ascii="Times New Roman" w:hAnsi="Times New Roman"/>
        </w:rPr>
        <w:t>его</w:t>
      </w:r>
      <w:r w:rsidR="00CB3741" w:rsidRPr="00021C75">
        <w:rPr>
          <w:rFonts w:ascii="Times New Roman" w:hAnsi="Times New Roman"/>
        </w:rPr>
        <w:t xml:space="preserve"> отдельных узлов (поэлементная диагностика). Диагностика включает в себя обязательный осмотр, освидетельствование технического состояния </w:t>
      </w:r>
      <w:r w:rsidR="00BE4D17" w:rsidRPr="00021C75">
        <w:rPr>
          <w:rFonts w:ascii="Times New Roman" w:hAnsi="Times New Roman"/>
        </w:rPr>
        <w:t>оборудования</w:t>
      </w:r>
      <w:r w:rsidR="00CB3741" w:rsidRPr="00021C75">
        <w:rPr>
          <w:rFonts w:ascii="Times New Roman" w:hAnsi="Times New Roman"/>
        </w:rPr>
        <w:t xml:space="preserve">, </w:t>
      </w:r>
      <w:r w:rsidR="00BE4D17" w:rsidRPr="00021C75">
        <w:rPr>
          <w:rFonts w:ascii="Times New Roman" w:hAnsi="Times New Roman"/>
        </w:rPr>
        <w:t>определение</w:t>
      </w:r>
      <w:r w:rsidR="00CB3741" w:rsidRPr="00021C75">
        <w:rPr>
          <w:rFonts w:ascii="Times New Roman" w:hAnsi="Times New Roman"/>
        </w:rPr>
        <w:t xml:space="preserve"> </w:t>
      </w:r>
      <w:r w:rsidR="00BE4D17" w:rsidRPr="00021C75">
        <w:rPr>
          <w:rFonts w:ascii="Times New Roman" w:hAnsi="Times New Roman"/>
        </w:rPr>
        <w:t xml:space="preserve">перечня </w:t>
      </w:r>
      <w:r w:rsidR="00CB3741" w:rsidRPr="00021C75">
        <w:rPr>
          <w:rFonts w:ascii="Times New Roman" w:hAnsi="Times New Roman"/>
        </w:rPr>
        <w:t xml:space="preserve">необходимых </w:t>
      </w:r>
      <w:r w:rsidR="00BE4D17" w:rsidRPr="00021C75">
        <w:rPr>
          <w:rFonts w:ascii="Times New Roman" w:hAnsi="Times New Roman"/>
        </w:rPr>
        <w:t>работ и</w:t>
      </w:r>
      <w:r w:rsidR="00CB3741" w:rsidRPr="00021C75">
        <w:rPr>
          <w:rFonts w:ascii="Times New Roman" w:hAnsi="Times New Roman"/>
        </w:rPr>
        <w:t xml:space="preserve"> </w:t>
      </w:r>
      <w:r w:rsidR="00702B2F" w:rsidRPr="00021C75">
        <w:rPr>
          <w:rFonts w:ascii="Times New Roman" w:hAnsi="Times New Roman"/>
        </w:rPr>
        <w:t xml:space="preserve">запчастей для </w:t>
      </w:r>
      <w:r w:rsidR="00CB3741" w:rsidRPr="00021C75">
        <w:rPr>
          <w:rFonts w:ascii="Times New Roman" w:hAnsi="Times New Roman"/>
        </w:rPr>
        <w:t>замен</w:t>
      </w:r>
      <w:r w:rsidR="00BE4D17" w:rsidRPr="00021C75">
        <w:rPr>
          <w:rFonts w:ascii="Times New Roman" w:hAnsi="Times New Roman"/>
        </w:rPr>
        <w:t>ы.</w:t>
      </w:r>
      <w:r w:rsidR="00CB3741" w:rsidRPr="00021C75">
        <w:rPr>
          <w:rFonts w:ascii="Times New Roman" w:hAnsi="Times New Roman"/>
        </w:rPr>
        <w:t xml:space="preserve"> </w:t>
      </w:r>
    </w:p>
    <w:p w14:paraId="12E5C96E" w14:textId="4D40C6AA" w:rsidR="00580BF2" w:rsidRPr="00021C75" w:rsidRDefault="00D12202" w:rsidP="00021C75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</w:rPr>
        <w:t>4</w:t>
      </w:r>
      <w:r w:rsidR="00BE4D17" w:rsidRPr="00021C75">
        <w:rPr>
          <w:rFonts w:ascii="Times New Roman" w:hAnsi="Times New Roman"/>
        </w:rPr>
        <w:t xml:space="preserve">.2. </w:t>
      </w:r>
      <w:r w:rsidR="00CB3741" w:rsidRPr="00021C75">
        <w:rPr>
          <w:rFonts w:ascii="Times New Roman" w:hAnsi="Times New Roman"/>
        </w:rPr>
        <w:t>Профилактик</w:t>
      </w:r>
      <w:r w:rsidR="00BE4D17" w:rsidRPr="00021C75">
        <w:rPr>
          <w:rFonts w:ascii="Times New Roman" w:hAnsi="Times New Roman"/>
        </w:rPr>
        <w:t>а</w:t>
      </w:r>
      <w:r w:rsidR="00CB3741" w:rsidRPr="00021C75">
        <w:rPr>
          <w:rFonts w:ascii="Times New Roman" w:hAnsi="Times New Roman"/>
        </w:rPr>
        <w:t xml:space="preserve"> – комплекс работ, выполняемых на </w:t>
      </w:r>
      <w:r w:rsidR="00BE4D17" w:rsidRPr="00021C75">
        <w:rPr>
          <w:rFonts w:ascii="Times New Roman" w:hAnsi="Times New Roman"/>
        </w:rPr>
        <w:t>оборудовании</w:t>
      </w:r>
      <w:r w:rsidR="00CB3741" w:rsidRPr="00021C75">
        <w:rPr>
          <w:rFonts w:ascii="Times New Roman" w:hAnsi="Times New Roman"/>
        </w:rPr>
        <w:t xml:space="preserve"> в целях поддержания его в рабо</w:t>
      </w:r>
      <w:r w:rsidR="00702B2F" w:rsidRPr="00021C75">
        <w:rPr>
          <w:rFonts w:ascii="Times New Roman" w:hAnsi="Times New Roman"/>
        </w:rPr>
        <w:t>тоспо</w:t>
      </w:r>
      <w:r w:rsidR="004D2A63" w:rsidRPr="00021C75">
        <w:rPr>
          <w:rFonts w:ascii="Times New Roman" w:hAnsi="Times New Roman"/>
        </w:rPr>
        <w:t>с</w:t>
      </w:r>
      <w:r w:rsidR="00702B2F" w:rsidRPr="00021C75">
        <w:rPr>
          <w:rFonts w:ascii="Times New Roman" w:hAnsi="Times New Roman"/>
        </w:rPr>
        <w:t>обном</w:t>
      </w:r>
      <w:r w:rsidR="00CB3741" w:rsidRPr="00021C75">
        <w:rPr>
          <w:rFonts w:ascii="Times New Roman" w:hAnsi="Times New Roman"/>
        </w:rPr>
        <w:t xml:space="preserve"> </w:t>
      </w:r>
      <w:r w:rsidR="00CB3741" w:rsidRPr="00021C75">
        <w:rPr>
          <w:rFonts w:ascii="Times New Roman" w:hAnsi="Times New Roman"/>
          <w:color w:val="000000"/>
        </w:rPr>
        <w:t>состоянии без замены запасных частей.</w:t>
      </w:r>
    </w:p>
    <w:p w14:paraId="146D4094" w14:textId="7E6FFEDA" w:rsidR="00580BF2" w:rsidRPr="00021C75" w:rsidRDefault="00BE4D17" w:rsidP="00021C75">
      <w:pPr>
        <w:keepNext/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  <w:color w:val="000000"/>
        </w:rPr>
        <w:t xml:space="preserve">Перечень </w:t>
      </w:r>
      <w:r w:rsidR="00CB3741" w:rsidRPr="00021C75">
        <w:rPr>
          <w:rFonts w:ascii="Times New Roman" w:hAnsi="Times New Roman"/>
          <w:color w:val="000000"/>
        </w:rPr>
        <w:t xml:space="preserve">работ по профилактике </w:t>
      </w:r>
      <w:r w:rsidR="00107A43" w:rsidRPr="00021C75">
        <w:rPr>
          <w:rFonts w:ascii="Times New Roman" w:hAnsi="Times New Roman"/>
        </w:rPr>
        <w:t xml:space="preserve">оборудования </w:t>
      </w:r>
      <w:r w:rsidR="00107A43" w:rsidRPr="00021C75">
        <w:rPr>
          <w:rFonts w:ascii="Times New Roman" w:hAnsi="Times New Roman"/>
          <w:color w:val="000000"/>
        </w:rPr>
        <w:t>включает</w:t>
      </w:r>
      <w:r w:rsidR="00CB3741" w:rsidRPr="00021C75">
        <w:rPr>
          <w:rFonts w:ascii="Times New Roman" w:hAnsi="Times New Roman"/>
          <w:color w:val="000000"/>
        </w:rPr>
        <w:t>:</w:t>
      </w:r>
    </w:p>
    <w:p w14:paraId="3E532969" w14:textId="2B468A7B" w:rsidR="00580BF2" w:rsidRPr="00021C75" w:rsidRDefault="00CB3741" w:rsidP="00021C75">
      <w:pPr>
        <w:pStyle w:val="af9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  <w:color w:val="000000"/>
        </w:rPr>
        <w:t>чистк</w:t>
      </w:r>
      <w:r w:rsidR="00107A43" w:rsidRPr="00021C75">
        <w:rPr>
          <w:rFonts w:ascii="Times New Roman" w:hAnsi="Times New Roman"/>
          <w:color w:val="000000"/>
        </w:rPr>
        <w:t>у</w:t>
      </w:r>
      <w:r w:rsidRPr="00021C75">
        <w:rPr>
          <w:rFonts w:ascii="Times New Roman" w:hAnsi="Times New Roman"/>
          <w:color w:val="000000"/>
        </w:rPr>
        <w:t xml:space="preserve"> оборудования;</w:t>
      </w:r>
    </w:p>
    <w:p w14:paraId="17686B1A" w14:textId="4C3B6C05" w:rsidR="00580BF2" w:rsidRPr="00021C75" w:rsidRDefault="00CB3741" w:rsidP="00021C75">
      <w:pPr>
        <w:pStyle w:val="af9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  <w:color w:val="000000"/>
        </w:rPr>
        <w:t>чистк</w:t>
      </w:r>
      <w:r w:rsidR="00107A43" w:rsidRPr="00021C75">
        <w:rPr>
          <w:rFonts w:ascii="Times New Roman" w:hAnsi="Times New Roman"/>
          <w:color w:val="000000"/>
        </w:rPr>
        <w:t>у</w:t>
      </w:r>
      <w:r w:rsidRPr="00021C75">
        <w:rPr>
          <w:rFonts w:ascii="Times New Roman" w:hAnsi="Times New Roman"/>
          <w:color w:val="000000"/>
        </w:rPr>
        <w:t xml:space="preserve"> оптической секции и стекла экспонирования;</w:t>
      </w:r>
    </w:p>
    <w:p w14:paraId="1BE182A3" w14:textId="1EABE5C4" w:rsidR="00580BF2" w:rsidRPr="00021C75" w:rsidRDefault="00CB3741" w:rsidP="00021C75">
      <w:pPr>
        <w:pStyle w:val="af9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  <w:color w:val="000000"/>
        </w:rPr>
        <w:t>чистк</w:t>
      </w:r>
      <w:r w:rsidR="00107A43" w:rsidRPr="00021C75">
        <w:rPr>
          <w:rFonts w:ascii="Times New Roman" w:hAnsi="Times New Roman"/>
          <w:color w:val="000000"/>
        </w:rPr>
        <w:t>у</w:t>
      </w:r>
      <w:r w:rsidRPr="00021C75">
        <w:rPr>
          <w:rFonts w:ascii="Times New Roman" w:hAnsi="Times New Roman"/>
          <w:color w:val="000000"/>
        </w:rPr>
        <w:t xml:space="preserve"> тефлонового вала и термистора от нагара тонера;</w:t>
      </w:r>
    </w:p>
    <w:p w14:paraId="355D77EA" w14:textId="439A63E6" w:rsidR="00580BF2" w:rsidRPr="00021C75" w:rsidRDefault="00CB3741" w:rsidP="00021C75">
      <w:pPr>
        <w:pStyle w:val="af9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  <w:color w:val="000000"/>
        </w:rPr>
        <w:t>замен</w:t>
      </w:r>
      <w:r w:rsidR="00107A43" w:rsidRPr="00021C75">
        <w:rPr>
          <w:rFonts w:ascii="Times New Roman" w:hAnsi="Times New Roman"/>
          <w:color w:val="000000"/>
        </w:rPr>
        <w:t>у</w:t>
      </w:r>
      <w:r w:rsidRPr="00021C75">
        <w:rPr>
          <w:rFonts w:ascii="Times New Roman" w:hAnsi="Times New Roman"/>
          <w:color w:val="000000"/>
        </w:rPr>
        <w:t xml:space="preserve"> смазки подвижных частей оборудования;</w:t>
      </w:r>
    </w:p>
    <w:p w14:paraId="5DCE1789" w14:textId="14F74447" w:rsidR="00580BF2" w:rsidRPr="00021C75" w:rsidRDefault="00CB3741" w:rsidP="00021C75">
      <w:pPr>
        <w:pStyle w:val="af9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  <w:color w:val="000000"/>
        </w:rPr>
        <w:t>чистк</w:t>
      </w:r>
      <w:r w:rsidR="00107A43" w:rsidRPr="00021C75">
        <w:rPr>
          <w:rFonts w:ascii="Times New Roman" w:hAnsi="Times New Roman"/>
          <w:color w:val="000000"/>
        </w:rPr>
        <w:t>у</w:t>
      </w:r>
      <w:r w:rsidRPr="00021C75">
        <w:rPr>
          <w:rFonts w:ascii="Times New Roman" w:hAnsi="Times New Roman"/>
          <w:color w:val="000000"/>
        </w:rPr>
        <w:t xml:space="preserve"> роликов подачи и прохождения бумаги;</w:t>
      </w:r>
    </w:p>
    <w:p w14:paraId="4669C034" w14:textId="6D030379" w:rsidR="00580BF2" w:rsidRPr="00021C75" w:rsidRDefault="00CB3741" w:rsidP="00021C75">
      <w:pPr>
        <w:pStyle w:val="af9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  <w:color w:val="000000"/>
        </w:rPr>
        <w:t>удаление бумажной пыли из тракта прохождения бумаги;</w:t>
      </w:r>
    </w:p>
    <w:p w14:paraId="61FF7822" w14:textId="27A93531" w:rsidR="00580BF2" w:rsidRPr="00021C75" w:rsidRDefault="00CB3741" w:rsidP="00021C75">
      <w:pPr>
        <w:pStyle w:val="af9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  <w:color w:val="000000"/>
        </w:rPr>
        <w:t>чистк</w:t>
      </w:r>
      <w:r w:rsidR="00107A43" w:rsidRPr="00021C75">
        <w:rPr>
          <w:rFonts w:ascii="Times New Roman" w:hAnsi="Times New Roman"/>
          <w:color w:val="000000"/>
        </w:rPr>
        <w:t>у</w:t>
      </w:r>
      <w:r w:rsidRPr="00021C75">
        <w:rPr>
          <w:rFonts w:ascii="Times New Roman" w:hAnsi="Times New Roman"/>
          <w:color w:val="000000"/>
        </w:rPr>
        <w:t xml:space="preserve"> опциональных устройств;</w:t>
      </w:r>
    </w:p>
    <w:p w14:paraId="20B0AA1D" w14:textId="216A5293" w:rsidR="00580BF2" w:rsidRPr="00021C75" w:rsidRDefault="00CB3741" w:rsidP="00021C75">
      <w:pPr>
        <w:pStyle w:val="af9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  <w:color w:val="000000"/>
        </w:rPr>
        <w:t>настройки датчиков оборудования;</w:t>
      </w:r>
    </w:p>
    <w:p w14:paraId="347AD461" w14:textId="06EE869B" w:rsidR="00580BF2" w:rsidRPr="00021C75" w:rsidRDefault="00CB3741" w:rsidP="00021C75">
      <w:pPr>
        <w:pStyle w:val="af9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  <w:color w:val="000000"/>
        </w:rPr>
        <w:t>настройк</w:t>
      </w:r>
      <w:r w:rsidR="00107A43" w:rsidRPr="00021C75">
        <w:rPr>
          <w:rFonts w:ascii="Times New Roman" w:hAnsi="Times New Roman"/>
          <w:color w:val="000000"/>
        </w:rPr>
        <w:t>у</w:t>
      </w:r>
      <w:r w:rsidRPr="00021C75">
        <w:rPr>
          <w:rFonts w:ascii="Times New Roman" w:hAnsi="Times New Roman"/>
          <w:color w:val="000000"/>
        </w:rPr>
        <w:t xml:space="preserve"> качества копий;</w:t>
      </w:r>
    </w:p>
    <w:p w14:paraId="67326FC4" w14:textId="07AE9A70" w:rsidR="00580BF2" w:rsidRPr="00021C75" w:rsidRDefault="00CB3741" w:rsidP="00021C75">
      <w:pPr>
        <w:pStyle w:val="af9"/>
        <w:numPr>
          <w:ilvl w:val="0"/>
          <w:numId w:val="7"/>
        </w:numPr>
        <w:tabs>
          <w:tab w:val="left" w:pos="993"/>
          <w:tab w:val="left" w:pos="1418"/>
        </w:tabs>
        <w:spacing w:after="0" w:line="240" w:lineRule="auto"/>
        <w:ind w:left="0"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  <w:color w:val="000000"/>
        </w:rPr>
        <w:t>полный диагностический осмотр оборудования на предмет замены ресурсных и прочих деталей;</w:t>
      </w:r>
    </w:p>
    <w:p w14:paraId="14F6ACF0" w14:textId="59F19072" w:rsidR="00580BF2" w:rsidRPr="00021C75" w:rsidRDefault="003E4EA5" w:rsidP="00021C75">
      <w:pPr>
        <w:pStyle w:val="af9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  <w:color w:val="000000"/>
        </w:rPr>
        <w:t xml:space="preserve"> </w:t>
      </w:r>
      <w:r w:rsidR="00CB3741" w:rsidRPr="00021C75">
        <w:rPr>
          <w:rFonts w:ascii="Times New Roman" w:hAnsi="Times New Roman"/>
          <w:color w:val="000000"/>
        </w:rPr>
        <w:t>тестирование и настройка оборудования.</w:t>
      </w:r>
    </w:p>
    <w:p w14:paraId="1EC13684" w14:textId="1B99E4BA" w:rsidR="00580BF2" w:rsidRPr="00021C75" w:rsidRDefault="00D12202" w:rsidP="00021C75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color w:val="000000"/>
        </w:rPr>
      </w:pPr>
      <w:r w:rsidRPr="00021C75">
        <w:rPr>
          <w:rFonts w:ascii="Times New Roman" w:hAnsi="Times New Roman"/>
          <w:color w:val="000000"/>
        </w:rPr>
        <w:t>4</w:t>
      </w:r>
      <w:r w:rsidR="00107A43" w:rsidRPr="00021C75">
        <w:rPr>
          <w:rFonts w:ascii="Times New Roman" w:hAnsi="Times New Roman"/>
          <w:color w:val="000000"/>
        </w:rPr>
        <w:t xml:space="preserve">.3. </w:t>
      </w:r>
      <w:r w:rsidR="00CB3741" w:rsidRPr="00021C75">
        <w:rPr>
          <w:rFonts w:ascii="Times New Roman" w:hAnsi="Times New Roman"/>
          <w:color w:val="000000"/>
        </w:rPr>
        <w:t xml:space="preserve">В случае, когда восстановление работоспособности </w:t>
      </w:r>
      <w:r w:rsidR="0072205E" w:rsidRPr="00021C75">
        <w:rPr>
          <w:rFonts w:ascii="Times New Roman" w:hAnsi="Times New Roman"/>
        </w:rPr>
        <w:t xml:space="preserve">оборудования </w:t>
      </w:r>
      <w:r w:rsidR="00CB3741" w:rsidRPr="00021C75">
        <w:rPr>
          <w:rFonts w:ascii="Times New Roman" w:hAnsi="Times New Roman"/>
          <w:color w:val="000000"/>
        </w:rPr>
        <w:t>нецелесообразно в связи с окончанием выпуска необходимых запасных частей или экономически не целесообразно</w:t>
      </w:r>
      <w:r w:rsidR="006B767D" w:rsidRPr="00021C75">
        <w:rPr>
          <w:rFonts w:ascii="Times New Roman" w:hAnsi="Times New Roman"/>
          <w:color w:val="000000"/>
        </w:rPr>
        <w:t>,</w:t>
      </w:r>
      <w:r w:rsidR="00CB3741" w:rsidRPr="00021C75">
        <w:rPr>
          <w:rFonts w:ascii="Times New Roman" w:hAnsi="Times New Roman"/>
          <w:color w:val="000000"/>
        </w:rPr>
        <w:t xml:space="preserve"> Исполнитель информирует об этом Заказчика и составляет </w:t>
      </w:r>
      <w:r w:rsidR="00702B2F" w:rsidRPr="00021C75">
        <w:rPr>
          <w:rFonts w:ascii="Times New Roman" w:hAnsi="Times New Roman"/>
          <w:color w:val="000000"/>
        </w:rPr>
        <w:t>Акт т</w:t>
      </w:r>
      <w:r w:rsidR="00CB3741" w:rsidRPr="00021C75">
        <w:rPr>
          <w:rFonts w:ascii="Times New Roman" w:hAnsi="Times New Roman"/>
          <w:color w:val="000000"/>
        </w:rPr>
        <w:t>ехническо</w:t>
      </w:r>
      <w:r w:rsidR="00702B2F" w:rsidRPr="00021C75">
        <w:rPr>
          <w:rFonts w:ascii="Times New Roman" w:hAnsi="Times New Roman"/>
          <w:color w:val="000000"/>
        </w:rPr>
        <w:t>й</w:t>
      </w:r>
      <w:r w:rsidR="00CB3741" w:rsidRPr="00021C75">
        <w:rPr>
          <w:rFonts w:ascii="Times New Roman" w:hAnsi="Times New Roman"/>
          <w:color w:val="000000"/>
        </w:rPr>
        <w:t xml:space="preserve"> </w:t>
      </w:r>
      <w:r w:rsidR="00702B2F" w:rsidRPr="00021C75">
        <w:rPr>
          <w:rFonts w:ascii="Times New Roman" w:hAnsi="Times New Roman"/>
          <w:color w:val="000000"/>
        </w:rPr>
        <w:t xml:space="preserve">оценки состояния с </w:t>
      </w:r>
      <w:r w:rsidR="00CB3741" w:rsidRPr="00021C75">
        <w:rPr>
          <w:rFonts w:ascii="Times New Roman" w:hAnsi="Times New Roman"/>
          <w:color w:val="000000"/>
        </w:rPr>
        <w:t>заключение</w:t>
      </w:r>
      <w:r w:rsidR="00702B2F" w:rsidRPr="00021C75">
        <w:rPr>
          <w:rFonts w:ascii="Times New Roman" w:hAnsi="Times New Roman"/>
          <w:color w:val="000000"/>
        </w:rPr>
        <w:t>м</w:t>
      </w:r>
      <w:r w:rsidR="00CB3741" w:rsidRPr="00021C75">
        <w:rPr>
          <w:rFonts w:ascii="Times New Roman" w:hAnsi="Times New Roman"/>
          <w:color w:val="000000"/>
        </w:rPr>
        <w:t xml:space="preserve"> о нецелесообразности дальнейшей эксплуатации </w:t>
      </w:r>
      <w:r w:rsidR="006B767D" w:rsidRPr="00021C75">
        <w:rPr>
          <w:rFonts w:ascii="Times New Roman" w:hAnsi="Times New Roman"/>
        </w:rPr>
        <w:t>оборудования</w:t>
      </w:r>
      <w:r w:rsidR="00CB3741" w:rsidRPr="00021C75">
        <w:rPr>
          <w:rFonts w:ascii="Times New Roman" w:hAnsi="Times New Roman"/>
          <w:color w:val="000000"/>
        </w:rPr>
        <w:t>.</w:t>
      </w:r>
      <w:r w:rsidR="00A61B4C" w:rsidRPr="00021C75">
        <w:rPr>
          <w:rFonts w:ascii="Times New Roman" w:hAnsi="Times New Roman"/>
          <w:color w:val="000000"/>
        </w:rPr>
        <w:t xml:space="preserve"> Акт технической оценки состояния оборудования может быть составлен по заявке Заказчика.</w:t>
      </w:r>
    </w:p>
    <w:p w14:paraId="03BB2A37" w14:textId="4635AE9E" w:rsidR="004D760E" w:rsidRPr="00021C75" w:rsidRDefault="00D12202" w:rsidP="00021C75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  <w:color w:val="000000"/>
        </w:rPr>
        <w:t>4</w:t>
      </w:r>
      <w:r w:rsidR="004D760E" w:rsidRPr="00021C75">
        <w:rPr>
          <w:rFonts w:ascii="Times New Roman" w:hAnsi="Times New Roman"/>
          <w:color w:val="000000"/>
        </w:rPr>
        <w:t>.4. В случае необходимости Исполнитель проводит</w:t>
      </w:r>
      <w:r w:rsidR="009F5EE6" w:rsidRPr="00021C75">
        <w:rPr>
          <w:rFonts w:ascii="Times New Roman" w:hAnsi="Times New Roman"/>
          <w:color w:val="000000"/>
        </w:rPr>
        <w:t xml:space="preserve"> и</w:t>
      </w:r>
      <w:r w:rsidR="009F5EE6" w:rsidRPr="00021C75">
        <w:rPr>
          <w:rFonts w:ascii="Times New Roman" w:hAnsi="Times New Roman"/>
        </w:rPr>
        <w:t xml:space="preserve">нструктаж сотрудников Заказчика об особенностях эксплуатации </w:t>
      </w:r>
      <w:r w:rsidR="009F5EE6" w:rsidRPr="00021C75">
        <w:rPr>
          <w:rFonts w:ascii="Times New Roman" w:hAnsi="Times New Roman"/>
          <w:color w:val="000000"/>
        </w:rPr>
        <w:t xml:space="preserve">оборудования </w:t>
      </w:r>
      <w:r w:rsidR="009F5EE6" w:rsidRPr="00021C75">
        <w:rPr>
          <w:rFonts w:ascii="Times New Roman" w:hAnsi="Times New Roman"/>
        </w:rPr>
        <w:t>во избежание возникновения поломок.</w:t>
      </w:r>
    </w:p>
    <w:p w14:paraId="2C26D9D7" w14:textId="7BE46CAA" w:rsidR="00D12202" w:rsidRPr="00021C75" w:rsidRDefault="00D12202" w:rsidP="00021C75">
      <w:pPr>
        <w:pStyle w:val="a6"/>
        <w:keepNext/>
        <w:spacing w:before="0" w:after="0" w:line="240" w:lineRule="auto"/>
        <w:ind w:firstLine="680"/>
        <w:outlineLvl w:val="0"/>
        <w:rPr>
          <w:rFonts w:ascii="Times New Roman" w:hAnsi="Times New Roman"/>
          <w:sz w:val="22"/>
          <w:szCs w:val="22"/>
        </w:rPr>
      </w:pPr>
      <w:r w:rsidRPr="00021C75">
        <w:rPr>
          <w:rFonts w:ascii="Times New Roman" w:hAnsi="Times New Roman"/>
          <w:sz w:val="22"/>
          <w:szCs w:val="22"/>
        </w:rPr>
        <w:t>5.</w:t>
      </w:r>
      <w:r w:rsidR="002545DF" w:rsidRPr="00021C75">
        <w:rPr>
          <w:rFonts w:ascii="Times New Roman" w:hAnsi="Times New Roman"/>
          <w:sz w:val="22"/>
          <w:szCs w:val="22"/>
        </w:rPr>
        <w:t xml:space="preserve"> </w:t>
      </w:r>
      <w:r w:rsidRPr="00021C75">
        <w:rPr>
          <w:rFonts w:ascii="Times New Roman" w:hAnsi="Times New Roman"/>
          <w:sz w:val="22"/>
          <w:szCs w:val="22"/>
        </w:rPr>
        <w:t>Ремонт оборудования</w:t>
      </w:r>
    </w:p>
    <w:p w14:paraId="697FD2B6" w14:textId="729F0777" w:rsidR="00D12202" w:rsidRPr="00021C75" w:rsidRDefault="00D12202" w:rsidP="00021C75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  <w:color w:val="000000"/>
        </w:rPr>
        <w:t xml:space="preserve">5.1. </w:t>
      </w:r>
      <w:r w:rsidR="00C97A6A" w:rsidRPr="00021C75">
        <w:rPr>
          <w:rFonts w:ascii="Times New Roman" w:hAnsi="Times New Roman"/>
          <w:color w:val="000000"/>
        </w:rPr>
        <w:t>Под р</w:t>
      </w:r>
      <w:r w:rsidRPr="00021C75">
        <w:rPr>
          <w:rFonts w:ascii="Times New Roman" w:hAnsi="Times New Roman"/>
          <w:color w:val="000000"/>
        </w:rPr>
        <w:t>емонт</w:t>
      </w:r>
      <w:r w:rsidR="00C97A6A" w:rsidRPr="00021C75">
        <w:rPr>
          <w:rFonts w:ascii="Times New Roman" w:hAnsi="Times New Roman"/>
          <w:color w:val="000000"/>
        </w:rPr>
        <w:t xml:space="preserve">ом оборудования понимается </w:t>
      </w:r>
      <w:r w:rsidRPr="00021C75">
        <w:rPr>
          <w:rFonts w:ascii="Times New Roman" w:hAnsi="Times New Roman"/>
          <w:color w:val="000000"/>
        </w:rPr>
        <w:t xml:space="preserve">комплекс работ по устранению отказов, неисправностей или отклонений в работе оборудования и приведение в работоспособное состояние с использованием при необходимости запасных частей. Ремонт включает в себя восстановление технических характеристик до первоначального уровня или до уровня, обеспечивающего штатное использование </w:t>
      </w:r>
      <w:r w:rsidRPr="00021C75">
        <w:rPr>
          <w:rFonts w:ascii="Times New Roman" w:hAnsi="Times New Roman"/>
        </w:rPr>
        <w:t xml:space="preserve">оборудования по </w:t>
      </w:r>
      <w:r w:rsidRPr="00021C75">
        <w:rPr>
          <w:rFonts w:ascii="Times New Roman" w:hAnsi="Times New Roman"/>
          <w:color w:val="000000"/>
        </w:rPr>
        <w:t>прямому назначению.</w:t>
      </w:r>
    </w:p>
    <w:p w14:paraId="67C38680" w14:textId="2E223751" w:rsidR="00D12202" w:rsidRPr="00021C75" w:rsidRDefault="00D12202" w:rsidP="00021C75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color w:val="000000"/>
        </w:rPr>
      </w:pPr>
      <w:r w:rsidRPr="00021C75">
        <w:rPr>
          <w:rFonts w:ascii="Times New Roman" w:hAnsi="Times New Roman"/>
          <w:color w:val="000000"/>
        </w:rPr>
        <w:t xml:space="preserve">5.2. Перед каждым ремонтом оборудования должна быть проведена диагностика его технического состояния. После проведения диагностики должно быть выдано заключение о техническом состоянии оборудования с указанием перечня необходимых ремонтных работ. </w:t>
      </w:r>
    </w:p>
    <w:p w14:paraId="530BDC67" w14:textId="7D20A632" w:rsidR="00D12202" w:rsidRPr="00021C75" w:rsidRDefault="00D12202" w:rsidP="00021C75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  <w:color w:val="000000"/>
        </w:rPr>
        <w:lastRenderedPageBreak/>
        <w:t xml:space="preserve">5.3. Выполнение работ производится из запасных частей, с использованием инструментов и приспособлений Исполнителя. Поставляемые в ходе ремонта запасные части должны соответствовать </w:t>
      </w:r>
      <w:r w:rsidRPr="00021C75">
        <w:rPr>
          <w:rFonts w:ascii="Times New Roman" w:hAnsi="Times New Roman"/>
        </w:rPr>
        <w:t xml:space="preserve">требованиям производителя оборудования. Ремонт необходимо осуществлять с использованием оригинальных запасных частей производителя, использование не оригинальных запасных частей возможно только после согласования с Заказчиком. </w:t>
      </w:r>
    </w:p>
    <w:p w14:paraId="09133795" w14:textId="1F9E751E" w:rsidR="00D12202" w:rsidRPr="00021C75" w:rsidRDefault="00D12202" w:rsidP="00021C75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</w:rPr>
        <w:t xml:space="preserve">5.4. </w:t>
      </w:r>
      <w:r w:rsidRPr="00021C75">
        <w:rPr>
          <w:rFonts w:ascii="Times New Roman" w:hAnsi="Times New Roman"/>
          <w:color w:val="000000"/>
        </w:rPr>
        <w:t xml:space="preserve">Срок гарантии на выполненный ремонт, как с использованием запасных частей Исполнителя, так и без, устанавливается на срок 6 (шесть) месяцев </w:t>
      </w:r>
      <w:proofErr w:type="gramStart"/>
      <w:r w:rsidRPr="00021C75">
        <w:rPr>
          <w:rFonts w:ascii="Times New Roman" w:hAnsi="Times New Roman"/>
          <w:color w:val="000000"/>
        </w:rPr>
        <w:t>с даты</w:t>
      </w:r>
      <w:proofErr w:type="gramEnd"/>
      <w:r w:rsidRPr="00021C75">
        <w:rPr>
          <w:rFonts w:ascii="Times New Roman" w:hAnsi="Times New Roman"/>
          <w:color w:val="000000"/>
        </w:rPr>
        <w:t xml:space="preserve"> его выполнения. В случае выхода из строя отремонтированного оборудования в период гарантийного срока по причине некачественно оказания Исполнителем услуг, Исполнитель устраняет выявленные недостатки в согласованные с Заказчиком сроки за свой счет. При этом гарантийный срок продлевается на время, в </w:t>
      </w:r>
      <w:r w:rsidRPr="00021C75">
        <w:rPr>
          <w:rFonts w:ascii="Times New Roman" w:hAnsi="Times New Roman"/>
        </w:rPr>
        <w:t xml:space="preserve">течение которого оборудование не использовалось из-за обнаруженных дефектов. Гарантия на выполненные ремонтные работы не распространяется при определении не гарантийного случая, повлекшего за собой повторный ремонт устройства. </w:t>
      </w:r>
    </w:p>
    <w:p w14:paraId="414812A4" w14:textId="3164A743" w:rsidR="00D12202" w:rsidRPr="00021C75" w:rsidRDefault="00D12202" w:rsidP="00021C75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</w:rPr>
        <w:t xml:space="preserve">5.5. После выполнения ремонтных работ выдается заключение с указанием инвентарного или серийного номера устройства, перечня проведенных работ и полный отчет по устройству. </w:t>
      </w:r>
    </w:p>
    <w:p w14:paraId="23EB8DA3" w14:textId="2C16D177" w:rsidR="0072205E" w:rsidRPr="00021C75" w:rsidRDefault="0072205E" w:rsidP="00021C75">
      <w:pPr>
        <w:pStyle w:val="a6"/>
        <w:spacing w:before="0" w:after="0" w:line="240" w:lineRule="auto"/>
        <w:ind w:firstLine="680"/>
        <w:outlineLvl w:val="0"/>
        <w:rPr>
          <w:rFonts w:ascii="Times New Roman" w:hAnsi="Times New Roman"/>
          <w:sz w:val="22"/>
          <w:szCs w:val="22"/>
        </w:rPr>
      </w:pPr>
      <w:r w:rsidRPr="00021C75">
        <w:rPr>
          <w:rFonts w:ascii="Times New Roman" w:hAnsi="Times New Roman"/>
          <w:sz w:val="22"/>
          <w:szCs w:val="22"/>
        </w:rPr>
        <w:t>6</w:t>
      </w:r>
      <w:r w:rsidR="00CB3741" w:rsidRPr="00021C75">
        <w:rPr>
          <w:rFonts w:ascii="Times New Roman" w:hAnsi="Times New Roman"/>
          <w:sz w:val="22"/>
          <w:szCs w:val="22"/>
        </w:rPr>
        <w:t>.</w:t>
      </w:r>
      <w:r w:rsidR="002545DF" w:rsidRPr="00021C75">
        <w:rPr>
          <w:rFonts w:ascii="Times New Roman" w:hAnsi="Times New Roman"/>
          <w:sz w:val="22"/>
          <w:szCs w:val="22"/>
        </w:rPr>
        <w:t xml:space="preserve"> </w:t>
      </w:r>
      <w:r w:rsidR="00CB3741" w:rsidRPr="00021C75">
        <w:rPr>
          <w:rFonts w:ascii="Times New Roman" w:hAnsi="Times New Roman"/>
          <w:sz w:val="22"/>
          <w:szCs w:val="22"/>
        </w:rPr>
        <w:t xml:space="preserve">Цена Договора </w:t>
      </w:r>
    </w:p>
    <w:p w14:paraId="1942E0EF" w14:textId="54132DDB" w:rsidR="00241A2E" w:rsidRPr="00021C75" w:rsidRDefault="00241A2E" w:rsidP="00021C75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color w:val="000000"/>
        </w:rPr>
      </w:pPr>
      <w:r w:rsidRPr="00021C75">
        <w:rPr>
          <w:rFonts w:ascii="Times New Roman" w:hAnsi="Times New Roman"/>
          <w:color w:val="000000"/>
        </w:rPr>
        <w:t>Цена договора включает в себя все расходы, связанные с выполнением Исполнителем обязательств по контракту, в том числе налоги, сборы и другие обязательные платежи, которые исполнитель должен выплатить в связи с выполнением обязательств по контракту в соответствии с законодательством Российской Федерации.</w:t>
      </w:r>
    </w:p>
    <w:p w14:paraId="7AEC2C03" w14:textId="7192932B" w:rsidR="002F7CE5" w:rsidRPr="00021C75" w:rsidRDefault="002F7CE5" w:rsidP="00021C75">
      <w:pPr>
        <w:pStyle w:val="a6"/>
        <w:spacing w:before="0" w:after="0" w:line="240" w:lineRule="auto"/>
        <w:ind w:firstLine="680"/>
        <w:outlineLvl w:val="0"/>
        <w:rPr>
          <w:rFonts w:ascii="Times New Roman" w:hAnsi="Times New Roman"/>
          <w:sz w:val="22"/>
          <w:szCs w:val="22"/>
        </w:rPr>
      </w:pPr>
      <w:r w:rsidRPr="00021C75">
        <w:rPr>
          <w:rFonts w:ascii="Times New Roman" w:hAnsi="Times New Roman"/>
          <w:sz w:val="22"/>
          <w:szCs w:val="22"/>
        </w:rPr>
        <w:t>7. Объем оказываемых услуг</w:t>
      </w:r>
    </w:p>
    <w:p w14:paraId="51616BD9" w14:textId="13A28BBF" w:rsidR="002F7CE5" w:rsidRPr="00021C75" w:rsidRDefault="002F7CE5" w:rsidP="00021C75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color w:val="000000"/>
        </w:rPr>
      </w:pPr>
      <w:r w:rsidRPr="00021C75">
        <w:rPr>
          <w:rFonts w:ascii="Times New Roman" w:hAnsi="Times New Roman"/>
          <w:color w:val="000000"/>
        </w:rPr>
        <w:t>7.1.</w:t>
      </w:r>
      <w:r w:rsidRPr="00021C75">
        <w:rPr>
          <w:rFonts w:ascii="Times New Roman" w:hAnsi="Times New Roman"/>
          <w:color w:val="000000"/>
        </w:rPr>
        <w:tab/>
        <w:t>Объем оказываемых услуг определяется фактически выполненными работами по техническому обслуживанию и ремонту оборудования.</w:t>
      </w:r>
    </w:p>
    <w:p w14:paraId="21733EDF" w14:textId="008A8CA9" w:rsidR="002F7CE5" w:rsidRPr="00021C75" w:rsidRDefault="002F7CE5" w:rsidP="00021C75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  <w:color w:val="000000"/>
        </w:rPr>
        <w:t xml:space="preserve">7.2. </w:t>
      </w:r>
      <w:r w:rsidRPr="00021C75">
        <w:rPr>
          <w:rFonts w:ascii="Times New Roman" w:hAnsi="Times New Roman"/>
          <w:color w:val="000000" w:themeColor="text1"/>
        </w:rPr>
        <w:t>Перечень оборудования, подлежащего обслуживанию и/или ремонту, указан в приложении 1, перечень основных запасных частей – в приложении 2.</w:t>
      </w:r>
    </w:p>
    <w:p w14:paraId="2F4083FA" w14:textId="66529607" w:rsidR="0072205E" w:rsidRPr="00021C75" w:rsidRDefault="002F7CE5" w:rsidP="00021C75">
      <w:pPr>
        <w:pStyle w:val="a6"/>
        <w:spacing w:before="0" w:after="0" w:line="240" w:lineRule="auto"/>
        <w:ind w:firstLine="680"/>
        <w:outlineLvl w:val="0"/>
        <w:rPr>
          <w:rFonts w:ascii="Times New Roman" w:hAnsi="Times New Roman"/>
          <w:sz w:val="22"/>
          <w:szCs w:val="22"/>
        </w:rPr>
      </w:pPr>
      <w:r w:rsidRPr="00021C75">
        <w:rPr>
          <w:rFonts w:ascii="Times New Roman" w:hAnsi="Times New Roman"/>
          <w:sz w:val="22"/>
          <w:szCs w:val="22"/>
        </w:rPr>
        <w:t>8</w:t>
      </w:r>
      <w:r w:rsidR="00CB3741" w:rsidRPr="00021C75">
        <w:rPr>
          <w:rFonts w:ascii="Times New Roman" w:hAnsi="Times New Roman"/>
          <w:sz w:val="22"/>
          <w:szCs w:val="22"/>
        </w:rPr>
        <w:t>.</w:t>
      </w:r>
      <w:r w:rsidR="002545DF" w:rsidRPr="00021C75">
        <w:rPr>
          <w:rFonts w:ascii="Times New Roman" w:hAnsi="Times New Roman"/>
          <w:sz w:val="22"/>
          <w:szCs w:val="22"/>
        </w:rPr>
        <w:t xml:space="preserve"> </w:t>
      </w:r>
      <w:r w:rsidR="00CB3741" w:rsidRPr="00021C75">
        <w:rPr>
          <w:rFonts w:ascii="Times New Roman" w:hAnsi="Times New Roman"/>
          <w:sz w:val="22"/>
          <w:szCs w:val="22"/>
        </w:rPr>
        <w:t>Порядок оказания, сдачи, приемки услуг и расчетов</w:t>
      </w:r>
    </w:p>
    <w:p w14:paraId="5CA663AA" w14:textId="77F39291" w:rsidR="00580BF2" w:rsidRPr="00021C75" w:rsidRDefault="002F7CE5" w:rsidP="00021C75">
      <w:pPr>
        <w:tabs>
          <w:tab w:val="left" w:pos="1134"/>
          <w:tab w:val="left" w:pos="1200"/>
        </w:tabs>
        <w:spacing w:after="0" w:line="240" w:lineRule="auto"/>
        <w:ind w:firstLine="680"/>
        <w:rPr>
          <w:rFonts w:ascii="Times New Roman" w:hAnsi="Times New Roman"/>
        </w:rPr>
      </w:pPr>
      <w:r w:rsidRPr="00021C75">
        <w:rPr>
          <w:rFonts w:ascii="Times New Roman" w:hAnsi="Times New Roman"/>
        </w:rPr>
        <w:t>8</w:t>
      </w:r>
      <w:r w:rsidR="0072205E" w:rsidRPr="00021C75">
        <w:rPr>
          <w:rFonts w:ascii="Times New Roman" w:hAnsi="Times New Roman"/>
        </w:rPr>
        <w:t xml:space="preserve">.1. </w:t>
      </w:r>
      <w:r w:rsidR="00CB3741" w:rsidRPr="00021C75">
        <w:rPr>
          <w:rFonts w:ascii="Times New Roman" w:hAnsi="Times New Roman"/>
        </w:rPr>
        <w:t xml:space="preserve">Услуги оказываются в соответствии с настоящим техническим заданием. </w:t>
      </w:r>
    </w:p>
    <w:p w14:paraId="764A6B43" w14:textId="3023673E" w:rsidR="00580BF2" w:rsidRPr="00021C75" w:rsidRDefault="002F7CE5" w:rsidP="00021C75">
      <w:pPr>
        <w:tabs>
          <w:tab w:val="num" w:pos="567"/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</w:rPr>
        <w:t>8</w:t>
      </w:r>
      <w:r w:rsidR="00CB3741" w:rsidRPr="00021C75">
        <w:rPr>
          <w:rFonts w:ascii="Times New Roman" w:hAnsi="Times New Roman"/>
        </w:rPr>
        <w:t>.</w:t>
      </w:r>
      <w:r w:rsidR="0072205E" w:rsidRPr="00021C75">
        <w:rPr>
          <w:rFonts w:ascii="Times New Roman" w:hAnsi="Times New Roman"/>
        </w:rPr>
        <w:t>2</w:t>
      </w:r>
      <w:r w:rsidR="00CB3741" w:rsidRPr="00021C75">
        <w:rPr>
          <w:rFonts w:ascii="Times New Roman" w:hAnsi="Times New Roman"/>
        </w:rPr>
        <w:t>.</w:t>
      </w:r>
      <w:r w:rsidR="0072205E" w:rsidRPr="00021C75">
        <w:rPr>
          <w:rFonts w:ascii="Times New Roman" w:hAnsi="Times New Roman"/>
        </w:rPr>
        <w:t xml:space="preserve"> </w:t>
      </w:r>
      <w:r w:rsidR="00CB3741" w:rsidRPr="00021C75">
        <w:rPr>
          <w:rFonts w:ascii="Times New Roman" w:hAnsi="Times New Roman"/>
        </w:rPr>
        <w:t>Исполнитель по согласованию с Заказчиком определяет порядок оказания услуг.</w:t>
      </w:r>
    </w:p>
    <w:p w14:paraId="3943AE6C" w14:textId="250BAC5B" w:rsidR="00241A2E" w:rsidRPr="00021C75" w:rsidRDefault="002F7CE5" w:rsidP="00021C75">
      <w:pPr>
        <w:tabs>
          <w:tab w:val="num" w:pos="567"/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</w:rPr>
        <w:t>8</w:t>
      </w:r>
      <w:r w:rsidR="00AC3B6E" w:rsidRPr="00021C75">
        <w:rPr>
          <w:rFonts w:ascii="Times New Roman" w:hAnsi="Times New Roman"/>
        </w:rPr>
        <w:t xml:space="preserve">.3. </w:t>
      </w:r>
      <w:r w:rsidR="00241A2E" w:rsidRPr="00021C75">
        <w:rPr>
          <w:rFonts w:ascii="Times New Roman" w:hAnsi="Times New Roman"/>
        </w:rPr>
        <w:t>Срок оказания услуг по обслуживанию и ремонту оборудования</w:t>
      </w:r>
      <w:r w:rsidR="00D12202" w:rsidRPr="00021C75">
        <w:rPr>
          <w:rFonts w:ascii="Times New Roman" w:hAnsi="Times New Roman"/>
        </w:rPr>
        <w:t xml:space="preserve"> </w:t>
      </w:r>
      <w:r w:rsidR="00241A2E" w:rsidRPr="00021C75">
        <w:rPr>
          <w:rFonts w:ascii="Times New Roman" w:hAnsi="Times New Roman"/>
        </w:rPr>
        <w:t xml:space="preserve">не должен превышать </w:t>
      </w:r>
      <w:r w:rsidR="00D12202" w:rsidRPr="00021C75">
        <w:rPr>
          <w:rFonts w:ascii="Times New Roman" w:hAnsi="Times New Roman"/>
        </w:rPr>
        <w:t xml:space="preserve">5 (пять) </w:t>
      </w:r>
      <w:r w:rsidR="00241A2E" w:rsidRPr="00021C75">
        <w:rPr>
          <w:rFonts w:ascii="Times New Roman" w:hAnsi="Times New Roman"/>
        </w:rPr>
        <w:t>рабочих дней с момента поступления заявки от Заказчика.</w:t>
      </w:r>
    </w:p>
    <w:p w14:paraId="5A5C4E0B" w14:textId="12F8F6EF" w:rsidR="00AC3B6E" w:rsidRPr="00021C75" w:rsidRDefault="002F7CE5" w:rsidP="00021C75">
      <w:pPr>
        <w:tabs>
          <w:tab w:val="num" w:pos="567"/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</w:rPr>
        <w:t>8</w:t>
      </w:r>
      <w:r w:rsidR="00D12202" w:rsidRPr="00021C75">
        <w:rPr>
          <w:rFonts w:ascii="Times New Roman" w:hAnsi="Times New Roman"/>
        </w:rPr>
        <w:t>.4</w:t>
      </w:r>
      <w:r w:rsidR="00AC3B6E" w:rsidRPr="00021C75">
        <w:rPr>
          <w:rFonts w:ascii="Times New Roman" w:hAnsi="Times New Roman"/>
        </w:rPr>
        <w:t xml:space="preserve">. При отсутствии запасных частей у Исполнителя и невозможности выполнения ремонта в срок, продление срока ремонта согласовывается с Заказчиком </w:t>
      </w:r>
      <w:r w:rsidR="00C97A6A" w:rsidRPr="00021C75">
        <w:rPr>
          <w:rFonts w:ascii="Times New Roman" w:hAnsi="Times New Roman"/>
        </w:rPr>
        <w:t xml:space="preserve">в течение </w:t>
      </w:r>
      <w:r w:rsidR="00AC3B6E" w:rsidRPr="00021C75">
        <w:rPr>
          <w:rFonts w:ascii="Times New Roman" w:hAnsi="Times New Roman"/>
        </w:rPr>
        <w:t xml:space="preserve">2-х рабочих дней с момента поступления заявки от Заказчика. </w:t>
      </w:r>
    </w:p>
    <w:p w14:paraId="08C945E8" w14:textId="0272BDF5" w:rsidR="00AC3B6E" w:rsidRPr="00021C75" w:rsidRDefault="002F7CE5" w:rsidP="00021C75">
      <w:pPr>
        <w:tabs>
          <w:tab w:val="num" w:pos="567"/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</w:rPr>
        <w:t>8</w:t>
      </w:r>
      <w:r w:rsidR="00D12202" w:rsidRPr="00021C75">
        <w:rPr>
          <w:rFonts w:ascii="Times New Roman" w:hAnsi="Times New Roman"/>
        </w:rPr>
        <w:t>.5</w:t>
      </w:r>
      <w:r w:rsidR="00AC3B6E" w:rsidRPr="00021C75">
        <w:rPr>
          <w:rFonts w:ascii="Times New Roman" w:hAnsi="Times New Roman"/>
        </w:rPr>
        <w:t>. Исполнитель гарантирует, что используемые при оказании услуг запасные части и расходные материалы предоставляются Исполнителем, должны быть новыми, не бывшими в употреблении, оригинального производства либо рекомендованные производителем ремонтируемого оборудования, соответствовать действующим в Российской Федерации стандартам.</w:t>
      </w:r>
    </w:p>
    <w:p w14:paraId="3C697AA3" w14:textId="4EE7043E" w:rsidR="00AC3B6E" w:rsidRPr="00021C75" w:rsidRDefault="002F7CE5" w:rsidP="00021C75">
      <w:pPr>
        <w:tabs>
          <w:tab w:val="num" w:pos="567"/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</w:rPr>
        <w:t>8</w:t>
      </w:r>
      <w:r w:rsidR="00AC3B6E" w:rsidRPr="00021C75">
        <w:rPr>
          <w:rFonts w:ascii="Times New Roman" w:hAnsi="Times New Roman"/>
        </w:rPr>
        <w:t>.</w:t>
      </w:r>
      <w:r w:rsidR="00285252" w:rsidRPr="00021C75">
        <w:rPr>
          <w:rFonts w:ascii="Times New Roman" w:hAnsi="Times New Roman"/>
        </w:rPr>
        <w:t>6</w:t>
      </w:r>
      <w:r w:rsidR="00AC3B6E" w:rsidRPr="00021C75">
        <w:rPr>
          <w:rFonts w:ascii="Times New Roman" w:hAnsi="Times New Roman"/>
        </w:rPr>
        <w:t xml:space="preserve">. В срок до 10 числа месяца, следующего за </w:t>
      </w:r>
      <w:proofErr w:type="gramStart"/>
      <w:r w:rsidR="00AC3B6E" w:rsidRPr="00021C75">
        <w:rPr>
          <w:rFonts w:ascii="Times New Roman" w:hAnsi="Times New Roman"/>
        </w:rPr>
        <w:t>отчетным</w:t>
      </w:r>
      <w:proofErr w:type="gramEnd"/>
      <w:r w:rsidR="00AC3B6E" w:rsidRPr="00021C75">
        <w:rPr>
          <w:rFonts w:ascii="Times New Roman" w:hAnsi="Times New Roman"/>
        </w:rPr>
        <w:t>, Исполнитель предоставляет Заказчику акт сдачи-приемки выполненных работ (оказанных услуг) за календарный месяц, составленный на основании выполненных заявок Заказчика, в 2-х экземплярах, а за декабрь месяц - не позднее 15 декабря.</w:t>
      </w:r>
    </w:p>
    <w:p w14:paraId="0DA3DE7A" w14:textId="67DCC856" w:rsidR="00DC7A8A" w:rsidRPr="00021C75" w:rsidRDefault="002F7CE5" w:rsidP="00021C75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</w:rPr>
      </w:pPr>
      <w:r w:rsidRPr="00021C75">
        <w:rPr>
          <w:rFonts w:ascii="Times New Roman" w:hAnsi="Times New Roman"/>
        </w:rPr>
        <w:t>8</w:t>
      </w:r>
      <w:r w:rsidR="00DC7A8A" w:rsidRPr="00021C75">
        <w:rPr>
          <w:rFonts w:ascii="Times New Roman" w:hAnsi="Times New Roman"/>
        </w:rPr>
        <w:t>.</w:t>
      </w:r>
      <w:r w:rsidR="00285252" w:rsidRPr="00021C75">
        <w:rPr>
          <w:rFonts w:ascii="Times New Roman" w:hAnsi="Times New Roman"/>
        </w:rPr>
        <w:t>7</w:t>
      </w:r>
      <w:r w:rsidR="00DC7A8A" w:rsidRPr="00021C75">
        <w:rPr>
          <w:rFonts w:ascii="Times New Roman" w:hAnsi="Times New Roman"/>
        </w:rPr>
        <w:t>.</w:t>
      </w:r>
      <w:r w:rsidR="00DC7A8A" w:rsidRPr="00021C75">
        <w:rPr>
          <w:rFonts w:ascii="Times New Roman" w:hAnsi="Times New Roman"/>
        </w:rPr>
        <w:tab/>
        <w:t xml:space="preserve">Оплата осуществляется Заказчиком путем перечисления денежных средств на расчетный счет Исполнителя за фактически оказанные услуги на основании надлежащим образом оформленных счета, счета – фактуры или универсального передаточного документа (если исполнитель является плательщиком НДС) и Акта оказанных услуг, подписанного Сторонами. </w:t>
      </w:r>
    </w:p>
    <w:p w14:paraId="741DE9BF" w14:textId="5E036CF2" w:rsidR="00580BF2" w:rsidRPr="00021C75" w:rsidRDefault="009C62C4" w:rsidP="00021C75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color w:val="000000"/>
        </w:rPr>
      </w:pPr>
      <w:r w:rsidRPr="00021C75">
        <w:rPr>
          <w:rFonts w:ascii="Times New Roman" w:hAnsi="Times New Roman"/>
          <w:color w:val="000000"/>
        </w:rPr>
        <w:t>9</w:t>
      </w:r>
      <w:r w:rsidR="00CB3741" w:rsidRPr="00021C75">
        <w:rPr>
          <w:rFonts w:ascii="Times New Roman" w:hAnsi="Times New Roman"/>
          <w:color w:val="000000"/>
        </w:rPr>
        <w:t>.</w:t>
      </w:r>
      <w:r w:rsidR="002545DF" w:rsidRPr="00021C75">
        <w:rPr>
          <w:rFonts w:ascii="Times New Roman" w:hAnsi="Times New Roman"/>
          <w:color w:val="000000"/>
        </w:rPr>
        <w:t xml:space="preserve"> </w:t>
      </w:r>
      <w:r w:rsidR="00CB3741" w:rsidRPr="00021C75">
        <w:rPr>
          <w:rFonts w:ascii="Times New Roman" w:hAnsi="Times New Roman"/>
          <w:color w:val="000000"/>
        </w:rPr>
        <w:t>Требования к безопасности оказываемых услуг</w:t>
      </w:r>
    </w:p>
    <w:p w14:paraId="09717CF6" w14:textId="77777777" w:rsidR="009C62C4" w:rsidRPr="00021C75" w:rsidRDefault="009C62C4" w:rsidP="00021C75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color w:val="000000"/>
        </w:rPr>
      </w:pPr>
      <w:r w:rsidRPr="00021C75">
        <w:rPr>
          <w:rFonts w:ascii="Times New Roman" w:hAnsi="Times New Roman"/>
          <w:color w:val="000000"/>
        </w:rPr>
        <w:t>Исполнитель при оказании Услуг обязан соблюдать требования:</w:t>
      </w:r>
    </w:p>
    <w:p w14:paraId="61D3AA7A" w14:textId="77777777" w:rsidR="009C62C4" w:rsidRPr="00021C75" w:rsidRDefault="009C62C4" w:rsidP="00021C75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color w:val="000000"/>
        </w:rPr>
      </w:pPr>
      <w:r w:rsidRPr="00021C75">
        <w:rPr>
          <w:rFonts w:ascii="Times New Roman" w:hAnsi="Times New Roman"/>
          <w:color w:val="000000"/>
        </w:rPr>
        <w:t xml:space="preserve">- действующего законодательства Российской Федерации по охране труда, промышленной безопасности и правил противопожарного режима, а также иных нормативных правовых актов, утвержденных постановлениями Правительства Российской Федерации и </w:t>
      </w:r>
      <w:proofErr w:type="gramStart"/>
      <w:r w:rsidRPr="00021C75">
        <w:rPr>
          <w:rFonts w:ascii="Times New Roman" w:hAnsi="Times New Roman"/>
          <w:color w:val="000000"/>
        </w:rPr>
        <w:t>требованиями</w:t>
      </w:r>
      <w:proofErr w:type="gramEnd"/>
      <w:r w:rsidRPr="00021C75">
        <w:rPr>
          <w:rFonts w:ascii="Times New Roman" w:hAnsi="Times New Roman"/>
          <w:color w:val="000000"/>
        </w:rPr>
        <w:t xml:space="preserve"> установленными локально нормативными актами Заказчика;</w:t>
      </w:r>
    </w:p>
    <w:p w14:paraId="623D0039" w14:textId="77777777" w:rsidR="005C3FDA" w:rsidRDefault="005C3FDA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br w:type="page"/>
      </w:r>
    </w:p>
    <w:p w14:paraId="1040049B" w14:textId="3CAA098B" w:rsidR="009C62C4" w:rsidRPr="00021C75" w:rsidRDefault="009C62C4" w:rsidP="00021C75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color w:val="000000"/>
        </w:rPr>
      </w:pPr>
      <w:r w:rsidRPr="00021C75">
        <w:rPr>
          <w:rFonts w:ascii="Times New Roman" w:hAnsi="Times New Roman"/>
          <w:color w:val="000000"/>
        </w:rPr>
        <w:lastRenderedPageBreak/>
        <w:t>- государственных стандартов системы безопасности труда, утвержденных Госстандартом России или Госстрой России;</w:t>
      </w:r>
    </w:p>
    <w:p w14:paraId="02FD7293" w14:textId="77777777" w:rsidR="009C62C4" w:rsidRPr="00021C75" w:rsidRDefault="009C62C4" w:rsidP="00021C75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color w:val="000000"/>
        </w:rPr>
      </w:pPr>
      <w:r w:rsidRPr="00021C75">
        <w:rPr>
          <w:rFonts w:ascii="Times New Roman" w:hAnsi="Times New Roman"/>
          <w:color w:val="000000"/>
        </w:rPr>
        <w:t>- правил электробезопасности и безопасности эксплуатации применяемого оборудования;</w:t>
      </w:r>
    </w:p>
    <w:p w14:paraId="502110B9" w14:textId="7236E2C6" w:rsidR="009C62C4" w:rsidRPr="00021C75" w:rsidRDefault="009C62C4" w:rsidP="00021C75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color w:val="000000"/>
        </w:rPr>
      </w:pPr>
      <w:r w:rsidRPr="00021C75">
        <w:rPr>
          <w:rFonts w:ascii="Times New Roman" w:hAnsi="Times New Roman"/>
          <w:color w:val="000000"/>
        </w:rPr>
        <w:t>- государственных санитарно-эпидемиологических правил и нормативов, гигиенических нормативов, санитарных правил и норм, утвержденных Министерством здравоохранения Российской Федерации</w:t>
      </w:r>
      <w:r w:rsidR="00944324" w:rsidRPr="00021C75">
        <w:rPr>
          <w:rFonts w:ascii="Times New Roman" w:hAnsi="Times New Roman"/>
          <w:color w:val="000000"/>
        </w:rPr>
        <w:t>.</w:t>
      </w:r>
    </w:p>
    <w:p w14:paraId="7E23D498" w14:textId="77777777" w:rsidR="00285252" w:rsidRPr="00021C75" w:rsidRDefault="00285252" w:rsidP="00021C75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color w:val="000000"/>
        </w:rPr>
      </w:pPr>
      <w:r w:rsidRPr="00021C75">
        <w:rPr>
          <w:rFonts w:ascii="Times New Roman" w:hAnsi="Times New Roman"/>
          <w:color w:val="000000"/>
        </w:rPr>
        <w:t>Приложение № 1 - Перечень оборудования для проведения обслуживания и/или ремонта.</w:t>
      </w:r>
    </w:p>
    <w:p w14:paraId="50884A6C" w14:textId="179BF9FD" w:rsidR="00285252" w:rsidRPr="00021C75" w:rsidRDefault="00285252" w:rsidP="00021C75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color w:val="000000"/>
        </w:rPr>
      </w:pPr>
      <w:r w:rsidRPr="00021C75">
        <w:rPr>
          <w:rFonts w:ascii="Times New Roman" w:hAnsi="Times New Roman"/>
          <w:color w:val="000000"/>
        </w:rPr>
        <w:t>Приложение № 2 - Перечень запасных частей для проведения обслуживания и ремонта</w:t>
      </w:r>
    </w:p>
    <w:p w14:paraId="58B24205" w14:textId="1986344E" w:rsidR="00285252" w:rsidRPr="009C62C4" w:rsidRDefault="00285252" w:rsidP="00B173BD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717" w:type="dxa"/>
        <w:jc w:val="center"/>
        <w:tblInd w:w="420" w:type="dxa"/>
        <w:tblLook w:val="04A0" w:firstRow="1" w:lastRow="0" w:firstColumn="1" w:lastColumn="0" w:noHBand="0" w:noVBand="1"/>
      </w:tblPr>
      <w:tblGrid>
        <w:gridCol w:w="4731"/>
        <w:gridCol w:w="4986"/>
      </w:tblGrid>
      <w:tr w:rsidR="00285252" w14:paraId="4D107641" w14:textId="77777777" w:rsidTr="00285252">
        <w:trPr>
          <w:trHeight w:val="150"/>
          <w:jc w:val="center"/>
        </w:trPr>
        <w:tc>
          <w:tcPr>
            <w:tcW w:w="4731" w:type="dxa"/>
          </w:tcPr>
          <w:p w14:paraId="624BFA0B" w14:textId="06BF174C" w:rsidR="00285252" w:rsidRDefault="00142F5B">
            <w:pPr>
              <w:pStyle w:val="4"/>
              <w:spacing w:before="0"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br w:type="page"/>
            </w:r>
          </w:p>
          <w:p w14:paraId="17C4641F" w14:textId="77777777" w:rsidR="00285252" w:rsidRDefault="00285252">
            <w:pPr>
              <w:pStyle w:val="4"/>
              <w:spacing w:before="0"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4986" w:type="dxa"/>
          </w:tcPr>
          <w:p w14:paraId="6441B0DB" w14:textId="77777777" w:rsidR="00285252" w:rsidRDefault="00285252">
            <w:pPr>
              <w:pStyle w:val="4"/>
              <w:spacing w:before="0"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72AB938" w14:textId="77777777" w:rsidR="00285252" w:rsidRDefault="00285252">
            <w:pPr>
              <w:pStyle w:val="4"/>
              <w:spacing w:before="0"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ИСПОЛНИТЕЛЬ </w:t>
            </w:r>
          </w:p>
        </w:tc>
      </w:tr>
      <w:tr w:rsidR="009438D2" w14:paraId="1B7FDE26" w14:textId="77777777" w:rsidTr="00285252">
        <w:trPr>
          <w:trHeight w:val="150"/>
          <w:jc w:val="center"/>
        </w:trPr>
        <w:tc>
          <w:tcPr>
            <w:tcW w:w="4731" w:type="dxa"/>
          </w:tcPr>
          <w:p w14:paraId="6A99F24F" w14:textId="77777777" w:rsidR="009438D2" w:rsidRPr="00625A7D" w:rsidRDefault="009438D2" w:rsidP="009438D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5A7D">
              <w:rPr>
                <w:rFonts w:ascii="Times New Roman" w:hAnsi="Times New Roman"/>
                <w:sz w:val="24"/>
                <w:szCs w:val="24"/>
              </w:rPr>
              <w:t>Начальник</w:t>
            </w:r>
          </w:p>
          <w:p w14:paraId="2EF1C28D" w14:textId="77777777" w:rsidR="009438D2" w:rsidRPr="00625A7D" w:rsidRDefault="009438D2" w:rsidP="009438D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5A7D">
              <w:rPr>
                <w:rFonts w:ascii="Times New Roman" w:hAnsi="Times New Roman"/>
                <w:sz w:val="24"/>
                <w:szCs w:val="24"/>
              </w:rPr>
              <w:t xml:space="preserve">ФКУ </w:t>
            </w:r>
            <w:proofErr w:type="spellStart"/>
            <w:r w:rsidRPr="00625A7D">
              <w:rPr>
                <w:rFonts w:ascii="Times New Roman" w:hAnsi="Times New Roman"/>
                <w:sz w:val="24"/>
                <w:szCs w:val="24"/>
              </w:rPr>
              <w:t>Упрдор</w:t>
            </w:r>
            <w:proofErr w:type="spellEnd"/>
            <w:r w:rsidRPr="00625A7D">
              <w:rPr>
                <w:rFonts w:ascii="Times New Roman" w:hAnsi="Times New Roman"/>
                <w:sz w:val="24"/>
                <w:szCs w:val="24"/>
              </w:rPr>
              <w:t xml:space="preserve"> Москва-Харьков</w:t>
            </w:r>
          </w:p>
          <w:p w14:paraId="5C720BD5" w14:textId="77777777" w:rsidR="009438D2" w:rsidRPr="00625A7D" w:rsidRDefault="009438D2" w:rsidP="009438D2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986" w:type="dxa"/>
          </w:tcPr>
          <w:p w14:paraId="1E3CBF34" w14:textId="77777777" w:rsidR="009438D2" w:rsidRPr="00625A7D" w:rsidRDefault="009438D2" w:rsidP="009438D2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9438D2" w14:paraId="3357A06D" w14:textId="77777777" w:rsidTr="00285252">
        <w:trPr>
          <w:trHeight w:val="150"/>
          <w:jc w:val="center"/>
        </w:trPr>
        <w:tc>
          <w:tcPr>
            <w:tcW w:w="4731" w:type="dxa"/>
          </w:tcPr>
          <w:p w14:paraId="0BC16CC0" w14:textId="77777777" w:rsidR="009438D2" w:rsidRPr="00625A7D" w:rsidRDefault="009438D2" w:rsidP="009438D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675A6D8" w14:textId="77777777" w:rsidR="009438D2" w:rsidRPr="00625A7D" w:rsidRDefault="009438D2" w:rsidP="009438D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5A7D">
              <w:rPr>
                <w:rFonts w:ascii="Times New Roman" w:hAnsi="Times New Roman"/>
                <w:sz w:val="24"/>
                <w:szCs w:val="24"/>
              </w:rPr>
              <w:t>_________________ (А.Е. Турчанинов)</w:t>
            </w:r>
          </w:p>
          <w:p w14:paraId="626699B7" w14:textId="77777777" w:rsidR="009438D2" w:rsidRPr="00625A7D" w:rsidRDefault="009438D2" w:rsidP="009438D2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986" w:type="dxa"/>
          </w:tcPr>
          <w:p w14:paraId="02823E69" w14:textId="77777777" w:rsidR="009438D2" w:rsidRPr="00625A7D" w:rsidRDefault="009438D2" w:rsidP="009438D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9A0EECD" w14:textId="77777777" w:rsidR="009438D2" w:rsidRPr="00625A7D" w:rsidRDefault="009438D2" w:rsidP="009438D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5A7D">
              <w:rPr>
                <w:rFonts w:ascii="Times New Roman" w:hAnsi="Times New Roman"/>
                <w:sz w:val="24"/>
                <w:szCs w:val="24"/>
              </w:rPr>
              <w:t xml:space="preserve"> _________________ (____________)</w:t>
            </w:r>
          </w:p>
          <w:p w14:paraId="13C623C9" w14:textId="0DF61235" w:rsidR="009438D2" w:rsidRPr="00625A7D" w:rsidRDefault="009438D2" w:rsidP="009438D2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25A7D"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</w:p>
        </w:tc>
      </w:tr>
      <w:tr w:rsidR="009438D2" w14:paraId="73330120" w14:textId="77777777" w:rsidTr="00285252">
        <w:trPr>
          <w:trHeight w:val="150"/>
          <w:jc w:val="center"/>
        </w:trPr>
        <w:tc>
          <w:tcPr>
            <w:tcW w:w="4731" w:type="dxa"/>
            <w:hideMark/>
          </w:tcPr>
          <w:p w14:paraId="43B2373C" w14:textId="1395358E" w:rsidR="009438D2" w:rsidRPr="00625A7D" w:rsidRDefault="009438D2" w:rsidP="009438D2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25A7D">
              <w:rPr>
                <w:rFonts w:ascii="Times New Roman" w:hAnsi="Times New Roman"/>
                <w:b/>
                <w:bCs/>
                <w:sz w:val="24"/>
                <w:szCs w:val="24"/>
              </w:rPr>
              <w:t>М.П.</w:t>
            </w:r>
          </w:p>
        </w:tc>
        <w:tc>
          <w:tcPr>
            <w:tcW w:w="4986" w:type="dxa"/>
            <w:hideMark/>
          </w:tcPr>
          <w:p w14:paraId="26FDD722" w14:textId="14FC82F8" w:rsidR="009438D2" w:rsidRPr="00625A7D" w:rsidRDefault="009438D2" w:rsidP="009438D2">
            <w:pPr>
              <w:pStyle w:val="4"/>
              <w:spacing w:before="0"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25A7D">
              <w:rPr>
                <w:rFonts w:ascii="Times New Roman" w:hAnsi="Times New Roman" w:cs="Times New Roman"/>
                <w:bCs w:val="0"/>
                <w:sz w:val="24"/>
                <w:szCs w:val="24"/>
              </w:rPr>
              <w:t>М.П.</w:t>
            </w:r>
          </w:p>
        </w:tc>
      </w:tr>
    </w:tbl>
    <w:p w14:paraId="54B539D0" w14:textId="039DB89C" w:rsidR="00285252" w:rsidRDefault="00285252">
      <w:pPr>
        <w:rPr>
          <w:rFonts w:ascii="Times New Roman" w:hAnsi="Times New Roman"/>
          <w:color w:val="000000"/>
          <w:sz w:val="24"/>
          <w:szCs w:val="24"/>
        </w:rPr>
      </w:pPr>
    </w:p>
    <w:p w14:paraId="6BED7D06" w14:textId="77777777" w:rsidR="00285252" w:rsidRDefault="00285252" w:rsidP="00EA08F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10E234C9" w14:textId="77777777" w:rsidR="00285252" w:rsidRDefault="00285252" w:rsidP="00EA08F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510FC22F" w14:textId="77777777" w:rsidR="00285252" w:rsidRDefault="00285252" w:rsidP="00EA08F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649963A2" w14:textId="77777777" w:rsidR="00285252" w:rsidRDefault="00285252" w:rsidP="00EA08F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6B902088" w14:textId="77777777" w:rsidR="00285252" w:rsidRDefault="00285252" w:rsidP="00EA08F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133CE3B7" w14:textId="77777777" w:rsidR="00285252" w:rsidRDefault="00285252" w:rsidP="00EA08F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21F8A2F2" w14:textId="77777777" w:rsidR="00285252" w:rsidRDefault="00285252" w:rsidP="00EA08F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5A8FF1FB" w14:textId="77777777" w:rsidR="00285252" w:rsidRDefault="00285252" w:rsidP="00EA08F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5F4322BE" w14:textId="77777777" w:rsidR="00285252" w:rsidRDefault="00285252" w:rsidP="00EA08F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2D98B6D4" w14:textId="77777777" w:rsidR="00285252" w:rsidRDefault="00285252" w:rsidP="00EA08F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56AABAC1" w14:textId="77777777" w:rsidR="00285252" w:rsidRDefault="00285252" w:rsidP="00EA08F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6ECB72D9" w14:textId="77777777" w:rsidR="00285252" w:rsidRDefault="00285252" w:rsidP="00EA08F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0E01EEE3" w14:textId="77777777" w:rsidR="00285252" w:rsidRDefault="00285252" w:rsidP="00EA08F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7B363E46" w14:textId="77777777" w:rsidR="00285252" w:rsidRDefault="00285252" w:rsidP="00EA08F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6AFFEC07" w14:textId="77777777" w:rsidR="00285252" w:rsidRDefault="00285252" w:rsidP="00EA08F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770EB842" w14:textId="77777777" w:rsidR="00285252" w:rsidRDefault="00285252" w:rsidP="00EA08F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0ABFB597" w14:textId="77777777" w:rsidR="00285252" w:rsidRDefault="00285252" w:rsidP="00EA08F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07FB97E0" w14:textId="77777777" w:rsidR="0036238A" w:rsidRDefault="0036238A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AF7CFEB" w14:textId="21990FB0" w:rsidR="00EA08F9" w:rsidRDefault="00EA08F9" w:rsidP="00EA08F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Приложение №</w:t>
      </w:r>
      <w:r w:rsidR="0028525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="0028525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="00285252">
        <w:rPr>
          <w:rFonts w:ascii="Times New Roman" w:hAnsi="Times New Roman"/>
          <w:color w:val="000000"/>
          <w:sz w:val="24"/>
          <w:szCs w:val="24"/>
        </w:rPr>
        <w:t>к ТЗ</w:t>
      </w:r>
    </w:p>
    <w:p w14:paraId="6DBDFA58" w14:textId="2C39FEE0" w:rsidR="005D0DED" w:rsidRPr="00285252" w:rsidRDefault="005D0DED" w:rsidP="00EA08F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 w:rsidRPr="009F2981">
        <w:rPr>
          <w:rFonts w:ascii="Times New Roman" w:hAnsi="Times New Roman"/>
        </w:rPr>
        <w:t>к Договору от ____.____2026 г. № __________________________</w:t>
      </w:r>
    </w:p>
    <w:p w14:paraId="3AF34DEB" w14:textId="05769494" w:rsidR="00580BF2" w:rsidRPr="00112F73" w:rsidRDefault="00CB3741" w:rsidP="00EA08F9">
      <w:pPr>
        <w:shd w:val="clear" w:color="auto" w:fill="FFFFFF"/>
        <w:tabs>
          <w:tab w:val="left" w:pos="1134"/>
        </w:tabs>
        <w:spacing w:before="240" w:after="12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12F73">
        <w:rPr>
          <w:rFonts w:ascii="Times New Roman" w:hAnsi="Times New Roman"/>
          <w:color w:val="000000"/>
          <w:sz w:val="24"/>
          <w:szCs w:val="24"/>
        </w:rPr>
        <w:t>Перечень оборудования</w:t>
      </w:r>
      <w:r w:rsidR="00EA08F9" w:rsidRPr="00EA08F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A08F9">
        <w:rPr>
          <w:rFonts w:ascii="Times New Roman" w:hAnsi="Times New Roman"/>
          <w:color w:val="000000"/>
          <w:sz w:val="24"/>
          <w:szCs w:val="24"/>
        </w:rPr>
        <w:t xml:space="preserve">для проведения </w:t>
      </w:r>
      <w:r w:rsidRPr="00112F73">
        <w:rPr>
          <w:rFonts w:ascii="Times New Roman" w:hAnsi="Times New Roman"/>
          <w:color w:val="000000"/>
          <w:sz w:val="24"/>
          <w:szCs w:val="24"/>
        </w:rPr>
        <w:t>обслуживания и/или ремонта.</w:t>
      </w:r>
    </w:p>
    <w:p w14:paraId="3F014397" w14:textId="77777777" w:rsidR="00580BF2" w:rsidRDefault="00580BF2" w:rsidP="00797EE6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7210"/>
        <w:gridCol w:w="1985"/>
      </w:tblGrid>
      <w:tr w:rsidR="006E4DBC" w:rsidRPr="00112F73" w14:paraId="4D3C2822" w14:textId="77777777" w:rsidTr="006D7BAC">
        <w:trPr>
          <w:trHeight w:val="580"/>
        </w:trPr>
        <w:tc>
          <w:tcPr>
            <w:tcW w:w="1295" w:type="dxa"/>
            <w:vAlign w:val="center"/>
          </w:tcPr>
          <w:p w14:paraId="573FB5F6" w14:textId="77777777" w:rsidR="0033123F" w:rsidRDefault="006E4DBC" w:rsidP="0033123F">
            <w:pPr>
              <w:pStyle w:val="TableParagraph"/>
              <w:tabs>
                <w:tab w:val="left" w:pos="0"/>
              </w:tabs>
              <w:spacing w:before="1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№ </w:t>
            </w:r>
          </w:p>
          <w:p w14:paraId="12375180" w14:textId="42349295" w:rsidR="006E4DBC" w:rsidRPr="00112F73" w:rsidRDefault="006E4DBC" w:rsidP="0033123F">
            <w:pPr>
              <w:pStyle w:val="TableParagraph"/>
              <w:tabs>
                <w:tab w:val="left" w:pos="0"/>
              </w:tabs>
              <w:spacing w:before="1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7210" w:type="dxa"/>
            <w:vAlign w:val="center"/>
          </w:tcPr>
          <w:p w14:paraId="6F3E526B" w14:textId="77777777" w:rsidR="006E4DBC" w:rsidRPr="00112F73" w:rsidRDefault="006E4DBC" w:rsidP="0033123F">
            <w:pPr>
              <w:pStyle w:val="TableParagraph"/>
              <w:tabs>
                <w:tab w:val="left" w:pos="0"/>
              </w:tabs>
              <w:spacing w:before="18"/>
              <w:jc w:val="center"/>
              <w:rPr>
                <w:sz w:val="24"/>
                <w:szCs w:val="24"/>
              </w:rPr>
            </w:pPr>
            <w:proofErr w:type="spellStart"/>
            <w:r w:rsidRPr="00112F73">
              <w:rPr>
                <w:sz w:val="24"/>
                <w:szCs w:val="24"/>
              </w:rPr>
              <w:t>Наименование</w:t>
            </w:r>
            <w:proofErr w:type="spellEnd"/>
            <w:r w:rsidRPr="00112F73">
              <w:rPr>
                <w:sz w:val="24"/>
                <w:szCs w:val="24"/>
              </w:rPr>
              <w:t xml:space="preserve"> </w:t>
            </w:r>
            <w:proofErr w:type="spellStart"/>
            <w:r w:rsidRPr="0033123F">
              <w:rPr>
                <w:sz w:val="24"/>
                <w:szCs w:val="24"/>
              </w:rPr>
              <w:t>оборудования</w:t>
            </w:r>
            <w:proofErr w:type="spellEnd"/>
          </w:p>
        </w:tc>
        <w:tc>
          <w:tcPr>
            <w:tcW w:w="1985" w:type="dxa"/>
            <w:vAlign w:val="center"/>
          </w:tcPr>
          <w:p w14:paraId="44ECD88B" w14:textId="4523C93C" w:rsidR="006E4DBC" w:rsidRPr="00112F73" w:rsidRDefault="006E4DBC" w:rsidP="0033123F">
            <w:pPr>
              <w:pStyle w:val="TableParagraph"/>
              <w:tabs>
                <w:tab w:val="left" w:pos="0"/>
                <w:tab w:val="left" w:pos="280"/>
              </w:tabs>
              <w:spacing w:before="18"/>
              <w:ind w:hanging="3"/>
              <w:jc w:val="center"/>
              <w:rPr>
                <w:sz w:val="24"/>
                <w:szCs w:val="24"/>
              </w:rPr>
            </w:pPr>
            <w:proofErr w:type="spellStart"/>
            <w:r w:rsidRPr="00112F73">
              <w:rPr>
                <w:sz w:val="24"/>
                <w:szCs w:val="24"/>
              </w:rPr>
              <w:t>Кол</w:t>
            </w:r>
            <w:proofErr w:type="spellEnd"/>
            <w:r w:rsidR="0033123F" w:rsidRPr="0033123F">
              <w:rPr>
                <w:sz w:val="24"/>
                <w:szCs w:val="24"/>
              </w:rPr>
              <w:t>-</w:t>
            </w:r>
            <w:r w:rsidRPr="0033123F">
              <w:rPr>
                <w:sz w:val="24"/>
                <w:szCs w:val="24"/>
              </w:rPr>
              <w:t xml:space="preserve"> </w:t>
            </w:r>
            <w:proofErr w:type="spellStart"/>
            <w:r w:rsidRPr="00112F73">
              <w:rPr>
                <w:sz w:val="24"/>
                <w:szCs w:val="24"/>
              </w:rPr>
              <w:t>во</w:t>
            </w:r>
            <w:proofErr w:type="spellEnd"/>
          </w:p>
        </w:tc>
      </w:tr>
      <w:tr w:rsidR="0033123F" w:rsidRPr="006E4DBC" w14:paraId="06B065C5" w14:textId="77777777" w:rsidTr="006D7BAC">
        <w:trPr>
          <w:trHeight w:val="59"/>
        </w:trPr>
        <w:tc>
          <w:tcPr>
            <w:tcW w:w="1295" w:type="dxa"/>
            <w:vAlign w:val="center"/>
          </w:tcPr>
          <w:p w14:paraId="17DC7FD0" w14:textId="158E459C" w:rsidR="0033123F" w:rsidRPr="00112F73" w:rsidRDefault="0033123F" w:rsidP="0033123F">
            <w:pPr>
              <w:pStyle w:val="TableParagraph"/>
              <w:tabs>
                <w:tab w:val="left" w:pos="0"/>
              </w:tabs>
              <w:spacing w:before="18"/>
              <w:jc w:val="center"/>
              <w:rPr>
                <w:sz w:val="24"/>
                <w:szCs w:val="24"/>
              </w:rPr>
            </w:pPr>
            <w:r w:rsidRPr="0033123F">
              <w:rPr>
                <w:sz w:val="24"/>
                <w:szCs w:val="24"/>
              </w:rPr>
              <w:t>1</w:t>
            </w:r>
          </w:p>
        </w:tc>
        <w:tc>
          <w:tcPr>
            <w:tcW w:w="7210" w:type="dxa"/>
            <w:vAlign w:val="center"/>
          </w:tcPr>
          <w:p w14:paraId="012011C7" w14:textId="467F89CD" w:rsidR="0033123F" w:rsidRPr="0033123F" w:rsidRDefault="0033123F" w:rsidP="0033123F">
            <w:pPr>
              <w:pStyle w:val="TableParagraph"/>
              <w:tabs>
                <w:tab w:val="left" w:pos="0"/>
              </w:tabs>
              <w:spacing w:before="0"/>
              <w:rPr>
                <w:sz w:val="24"/>
                <w:szCs w:val="24"/>
              </w:rPr>
            </w:pPr>
            <w:proofErr w:type="spellStart"/>
            <w:r w:rsidRPr="0033123F">
              <w:rPr>
                <w:sz w:val="24"/>
                <w:szCs w:val="24"/>
              </w:rPr>
              <w:t>Копир</w:t>
            </w:r>
            <w:proofErr w:type="spellEnd"/>
            <w:r w:rsidRPr="0033123F">
              <w:rPr>
                <w:sz w:val="24"/>
                <w:szCs w:val="24"/>
              </w:rPr>
              <w:t xml:space="preserve"> </w:t>
            </w:r>
            <w:proofErr w:type="spellStart"/>
            <w:r w:rsidRPr="0033123F">
              <w:rPr>
                <w:sz w:val="24"/>
                <w:szCs w:val="24"/>
              </w:rPr>
              <w:t>Canonimage</w:t>
            </w:r>
            <w:proofErr w:type="spellEnd"/>
            <w:r w:rsidRPr="0033123F">
              <w:rPr>
                <w:sz w:val="24"/>
                <w:szCs w:val="24"/>
              </w:rPr>
              <w:t xml:space="preserve"> RUNNER с2220</w:t>
            </w:r>
          </w:p>
        </w:tc>
        <w:tc>
          <w:tcPr>
            <w:tcW w:w="1985" w:type="dxa"/>
            <w:vAlign w:val="center"/>
          </w:tcPr>
          <w:p w14:paraId="4656B025" w14:textId="571D4A57" w:rsidR="0033123F" w:rsidRPr="006E4DBC" w:rsidRDefault="0033123F" w:rsidP="003C7268">
            <w:pPr>
              <w:pStyle w:val="TableParagraph"/>
              <w:tabs>
                <w:tab w:val="left" w:pos="0"/>
                <w:tab w:val="left" w:pos="280"/>
              </w:tabs>
              <w:spacing w:before="18"/>
              <w:jc w:val="center"/>
              <w:rPr>
                <w:sz w:val="24"/>
                <w:szCs w:val="24"/>
              </w:rPr>
            </w:pPr>
            <w:r w:rsidRPr="0033123F">
              <w:rPr>
                <w:sz w:val="24"/>
                <w:szCs w:val="24"/>
              </w:rPr>
              <w:t>1</w:t>
            </w:r>
          </w:p>
        </w:tc>
      </w:tr>
      <w:tr w:rsidR="0033123F" w:rsidRPr="00112F73" w14:paraId="406EEAAF" w14:textId="77777777" w:rsidTr="006D7BAC">
        <w:trPr>
          <w:trHeight w:val="59"/>
        </w:trPr>
        <w:tc>
          <w:tcPr>
            <w:tcW w:w="1295" w:type="dxa"/>
            <w:vAlign w:val="center"/>
          </w:tcPr>
          <w:p w14:paraId="383CEBD7" w14:textId="555B8C7D" w:rsidR="0033123F" w:rsidRPr="00112F73" w:rsidRDefault="0033123F" w:rsidP="0033123F">
            <w:pPr>
              <w:pStyle w:val="TableParagraph"/>
              <w:tabs>
                <w:tab w:val="left" w:pos="0"/>
              </w:tabs>
              <w:spacing w:before="18"/>
              <w:jc w:val="center"/>
              <w:rPr>
                <w:sz w:val="24"/>
                <w:szCs w:val="24"/>
              </w:rPr>
            </w:pPr>
            <w:r w:rsidRPr="0033123F">
              <w:rPr>
                <w:sz w:val="24"/>
                <w:szCs w:val="24"/>
              </w:rPr>
              <w:t>2</w:t>
            </w:r>
          </w:p>
        </w:tc>
        <w:tc>
          <w:tcPr>
            <w:tcW w:w="7210" w:type="dxa"/>
            <w:vAlign w:val="center"/>
          </w:tcPr>
          <w:p w14:paraId="14307691" w14:textId="372C3BEE" w:rsidR="0033123F" w:rsidRPr="0033123F" w:rsidRDefault="0033123F" w:rsidP="0033123F">
            <w:pPr>
              <w:tabs>
                <w:tab w:val="left" w:pos="0"/>
              </w:tabs>
              <w:spacing w:before="18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Копир</w:t>
            </w:r>
            <w:proofErr w:type="spellEnd"/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Canonimage</w:t>
            </w:r>
            <w:proofErr w:type="spellEnd"/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RUNNER 2520/2525/2530</w:t>
            </w:r>
          </w:p>
        </w:tc>
        <w:tc>
          <w:tcPr>
            <w:tcW w:w="1985" w:type="dxa"/>
            <w:vAlign w:val="center"/>
          </w:tcPr>
          <w:p w14:paraId="22415BE3" w14:textId="19B9CD64" w:rsidR="0033123F" w:rsidRPr="0033123F" w:rsidRDefault="0033123F" w:rsidP="003C7268">
            <w:pPr>
              <w:pStyle w:val="TableParagraph"/>
              <w:tabs>
                <w:tab w:val="left" w:pos="0"/>
                <w:tab w:val="left" w:pos="280"/>
              </w:tabs>
              <w:spacing w:before="18"/>
              <w:jc w:val="center"/>
              <w:rPr>
                <w:sz w:val="24"/>
                <w:szCs w:val="24"/>
              </w:rPr>
            </w:pPr>
            <w:r w:rsidRPr="0033123F">
              <w:rPr>
                <w:sz w:val="24"/>
                <w:szCs w:val="24"/>
              </w:rPr>
              <w:t>3</w:t>
            </w:r>
          </w:p>
        </w:tc>
      </w:tr>
      <w:tr w:rsidR="0033123F" w:rsidRPr="00564A03" w14:paraId="1526BB35" w14:textId="77777777" w:rsidTr="006D7BAC">
        <w:trPr>
          <w:trHeight w:val="59"/>
        </w:trPr>
        <w:tc>
          <w:tcPr>
            <w:tcW w:w="1295" w:type="dxa"/>
            <w:vAlign w:val="center"/>
          </w:tcPr>
          <w:p w14:paraId="7A2DFF88" w14:textId="5F039D1D" w:rsidR="0033123F" w:rsidRPr="00112F73" w:rsidRDefault="0033123F" w:rsidP="0033123F">
            <w:pPr>
              <w:pStyle w:val="TableParagraph"/>
              <w:tabs>
                <w:tab w:val="left" w:pos="0"/>
              </w:tabs>
              <w:spacing w:before="18"/>
              <w:jc w:val="center"/>
              <w:rPr>
                <w:sz w:val="24"/>
                <w:szCs w:val="24"/>
              </w:rPr>
            </w:pPr>
            <w:r w:rsidRPr="0033123F">
              <w:rPr>
                <w:sz w:val="24"/>
                <w:szCs w:val="24"/>
              </w:rPr>
              <w:t>3</w:t>
            </w:r>
          </w:p>
        </w:tc>
        <w:tc>
          <w:tcPr>
            <w:tcW w:w="7210" w:type="dxa"/>
            <w:vAlign w:val="center"/>
          </w:tcPr>
          <w:p w14:paraId="51B0FAF1" w14:textId="696DF68A" w:rsidR="0033123F" w:rsidRPr="0033123F" w:rsidRDefault="0033123F" w:rsidP="0033123F">
            <w:pPr>
              <w:tabs>
                <w:tab w:val="left" w:pos="0"/>
              </w:tabs>
              <w:spacing w:before="18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Копир</w:t>
            </w:r>
            <w:proofErr w:type="spellEnd"/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Konica Minolta </w:t>
            </w:r>
            <w:proofErr w:type="spellStart"/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BizHub</w:t>
            </w:r>
            <w:proofErr w:type="spellEnd"/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c220</w:t>
            </w:r>
          </w:p>
        </w:tc>
        <w:tc>
          <w:tcPr>
            <w:tcW w:w="1985" w:type="dxa"/>
            <w:vAlign w:val="center"/>
          </w:tcPr>
          <w:p w14:paraId="0D97D72E" w14:textId="08092A62" w:rsidR="0033123F" w:rsidRPr="006E4DBC" w:rsidRDefault="0033123F" w:rsidP="003C7268">
            <w:pPr>
              <w:pStyle w:val="TableParagraph"/>
              <w:tabs>
                <w:tab w:val="left" w:pos="0"/>
                <w:tab w:val="left" w:pos="280"/>
              </w:tabs>
              <w:spacing w:before="18"/>
              <w:jc w:val="center"/>
              <w:rPr>
                <w:sz w:val="24"/>
                <w:szCs w:val="24"/>
              </w:rPr>
            </w:pPr>
            <w:r w:rsidRPr="0033123F">
              <w:rPr>
                <w:sz w:val="24"/>
                <w:szCs w:val="24"/>
              </w:rPr>
              <w:t>1</w:t>
            </w:r>
          </w:p>
        </w:tc>
      </w:tr>
      <w:tr w:rsidR="0033123F" w:rsidRPr="00112F73" w14:paraId="3A3EED5E" w14:textId="77777777" w:rsidTr="006D7BAC">
        <w:trPr>
          <w:trHeight w:val="59"/>
        </w:trPr>
        <w:tc>
          <w:tcPr>
            <w:tcW w:w="1295" w:type="dxa"/>
            <w:vAlign w:val="center"/>
          </w:tcPr>
          <w:p w14:paraId="09E89C46" w14:textId="76EC2C7B" w:rsidR="0033123F" w:rsidRPr="00112F73" w:rsidRDefault="0033123F" w:rsidP="0033123F">
            <w:pPr>
              <w:pStyle w:val="TableParagraph"/>
              <w:tabs>
                <w:tab w:val="left" w:pos="0"/>
              </w:tabs>
              <w:spacing w:before="18"/>
              <w:jc w:val="center"/>
              <w:rPr>
                <w:sz w:val="24"/>
                <w:szCs w:val="24"/>
              </w:rPr>
            </w:pPr>
            <w:r w:rsidRPr="0033123F">
              <w:rPr>
                <w:sz w:val="24"/>
                <w:szCs w:val="24"/>
              </w:rPr>
              <w:t>4</w:t>
            </w:r>
          </w:p>
        </w:tc>
        <w:tc>
          <w:tcPr>
            <w:tcW w:w="7210" w:type="dxa"/>
            <w:vAlign w:val="center"/>
          </w:tcPr>
          <w:p w14:paraId="3BBFEFDD" w14:textId="2E45EA52" w:rsidR="0033123F" w:rsidRPr="0033123F" w:rsidRDefault="0033123F" w:rsidP="0033123F">
            <w:pPr>
              <w:tabs>
                <w:tab w:val="left" w:pos="0"/>
              </w:tabs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Kyocera 4002i</w:t>
            </w:r>
          </w:p>
        </w:tc>
        <w:tc>
          <w:tcPr>
            <w:tcW w:w="1985" w:type="dxa"/>
            <w:vAlign w:val="center"/>
          </w:tcPr>
          <w:p w14:paraId="4D61C13C" w14:textId="62AB95CA" w:rsidR="0033123F" w:rsidRPr="0033123F" w:rsidRDefault="0033123F" w:rsidP="003C7268">
            <w:pPr>
              <w:pStyle w:val="TableParagraph"/>
              <w:tabs>
                <w:tab w:val="left" w:pos="0"/>
                <w:tab w:val="left" w:pos="280"/>
              </w:tabs>
              <w:spacing w:before="18"/>
              <w:jc w:val="center"/>
              <w:rPr>
                <w:sz w:val="24"/>
                <w:szCs w:val="24"/>
              </w:rPr>
            </w:pPr>
            <w:r w:rsidRPr="0033123F">
              <w:rPr>
                <w:sz w:val="24"/>
                <w:szCs w:val="24"/>
              </w:rPr>
              <w:t>1</w:t>
            </w:r>
          </w:p>
        </w:tc>
      </w:tr>
      <w:tr w:rsidR="0033123F" w:rsidRPr="00112F73" w14:paraId="2D16020E" w14:textId="77777777" w:rsidTr="006D7BAC">
        <w:trPr>
          <w:trHeight w:val="59"/>
        </w:trPr>
        <w:tc>
          <w:tcPr>
            <w:tcW w:w="1295" w:type="dxa"/>
            <w:vAlign w:val="center"/>
          </w:tcPr>
          <w:p w14:paraId="1B250F6F" w14:textId="54C66F91" w:rsidR="0033123F" w:rsidRPr="00112F73" w:rsidRDefault="0033123F" w:rsidP="0033123F">
            <w:pPr>
              <w:pStyle w:val="TableParagraph"/>
              <w:tabs>
                <w:tab w:val="left" w:pos="0"/>
              </w:tabs>
              <w:spacing w:before="18"/>
              <w:jc w:val="center"/>
              <w:rPr>
                <w:sz w:val="24"/>
                <w:szCs w:val="24"/>
              </w:rPr>
            </w:pPr>
            <w:r w:rsidRPr="0033123F">
              <w:rPr>
                <w:sz w:val="24"/>
                <w:szCs w:val="24"/>
              </w:rPr>
              <w:t>5</w:t>
            </w:r>
          </w:p>
        </w:tc>
        <w:tc>
          <w:tcPr>
            <w:tcW w:w="7210" w:type="dxa"/>
            <w:vAlign w:val="center"/>
          </w:tcPr>
          <w:p w14:paraId="77CDD875" w14:textId="77ED15B1" w:rsidR="0033123F" w:rsidRPr="0033123F" w:rsidRDefault="0033123F" w:rsidP="0033123F">
            <w:pPr>
              <w:tabs>
                <w:tab w:val="left" w:pos="0"/>
              </w:tabs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Kyocera </w:t>
            </w:r>
            <w:proofErr w:type="spellStart"/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Mita</w:t>
            </w:r>
            <w:proofErr w:type="spellEnd"/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ECOSYS M5526</w:t>
            </w:r>
          </w:p>
        </w:tc>
        <w:tc>
          <w:tcPr>
            <w:tcW w:w="1985" w:type="dxa"/>
            <w:vAlign w:val="center"/>
          </w:tcPr>
          <w:p w14:paraId="2EF5F71E" w14:textId="6B9E5C51" w:rsidR="0033123F" w:rsidRPr="0033123F" w:rsidRDefault="0033123F" w:rsidP="003C7268">
            <w:pPr>
              <w:pStyle w:val="TableParagraph"/>
              <w:tabs>
                <w:tab w:val="left" w:pos="0"/>
                <w:tab w:val="left" w:pos="280"/>
              </w:tabs>
              <w:spacing w:before="18"/>
              <w:jc w:val="center"/>
              <w:rPr>
                <w:sz w:val="24"/>
                <w:szCs w:val="24"/>
              </w:rPr>
            </w:pPr>
            <w:r w:rsidRPr="0033123F">
              <w:rPr>
                <w:sz w:val="24"/>
                <w:szCs w:val="24"/>
              </w:rPr>
              <w:t>2</w:t>
            </w:r>
          </w:p>
        </w:tc>
      </w:tr>
      <w:tr w:rsidR="0033123F" w:rsidRPr="00112F73" w14:paraId="4324EBEA" w14:textId="77777777" w:rsidTr="006D7BAC">
        <w:trPr>
          <w:trHeight w:val="59"/>
        </w:trPr>
        <w:tc>
          <w:tcPr>
            <w:tcW w:w="1295" w:type="dxa"/>
            <w:vAlign w:val="center"/>
          </w:tcPr>
          <w:p w14:paraId="4059A9DA" w14:textId="201D40A1" w:rsidR="0033123F" w:rsidRPr="00112F73" w:rsidRDefault="0033123F" w:rsidP="0033123F">
            <w:pPr>
              <w:pStyle w:val="TableParagraph"/>
              <w:tabs>
                <w:tab w:val="left" w:pos="0"/>
              </w:tabs>
              <w:spacing w:before="18"/>
              <w:jc w:val="center"/>
              <w:rPr>
                <w:sz w:val="24"/>
                <w:szCs w:val="24"/>
              </w:rPr>
            </w:pPr>
            <w:r w:rsidRPr="0033123F">
              <w:rPr>
                <w:sz w:val="24"/>
                <w:szCs w:val="24"/>
              </w:rPr>
              <w:t>6</w:t>
            </w:r>
          </w:p>
        </w:tc>
        <w:tc>
          <w:tcPr>
            <w:tcW w:w="7210" w:type="dxa"/>
            <w:vAlign w:val="center"/>
          </w:tcPr>
          <w:p w14:paraId="4AD5F712" w14:textId="00941FF4" w:rsidR="0033123F" w:rsidRPr="0033123F" w:rsidRDefault="0033123F" w:rsidP="0033123F">
            <w:pPr>
              <w:tabs>
                <w:tab w:val="left" w:pos="0"/>
              </w:tabs>
              <w:spacing w:before="18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Kyocera </w:t>
            </w:r>
            <w:proofErr w:type="spellStart"/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Mita</w:t>
            </w:r>
            <w:proofErr w:type="spellEnd"/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ECOSYS M3645dn</w:t>
            </w:r>
          </w:p>
        </w:tc>
        <w:tc>
          <w:tcPr>
            <w:tcW w:w="1985" w:type="dxa"/>
            <w:vAlign w:val="center"/>
          </w:tcPr>
          <w:p w14:paraId="0D745671" w14:textId="35488BE2" w:rsidR="0033123F" w:rsidRPr="0033123F" w:rsidRDefault="0033123F" w:rsidP="003C7268">
            <w:pPr>
              <w:pStyle w:val="TableParagraph"/>
              <w:tabs>
                <w:tab w:val="left" w:pos="0"/>
                <w:tab w:val="left" w:pos="280"/>
              </w:tabs>
              <w:spacing w:before="18"/>
              <w:jc w:val="center"/>
              <w:rPr>
                <w:sz w:val="24"/>
                <w:szCs w:val="24"/>
              </w:rPr>
            </w:pPr>
            <w:r w:rsidRPr="0033123F">
              <w:rPr>
                <w:sz w:val="24"/>
                <w:szCs w:val="24"/>
              </w:rPr>
              <w:t>4</w:t>
            </w:r>
          </w:p>
        </w:tc>
      </w:tr>
      <w:tr w:rsidR="0033123F" w:rsidRPr="00112F73" w14:paraId="33A8ADDF" w14:textId="77777777" w:rsidTr="006D7BAC">
        <w:trPr>
          <w:trHeight w:val="59"/>
        </w:trPr>
        <w:tc>
          <w:tcPr>
            <w:tcW w:w="1295" w:type="dxa"/>
            <w:vAlign w:val="center"/>
          </w:tcPr>
          <w:p w14:paraId="7A7B590E" w14:textId="255B1CFF" w:rsidR="0033123F" w:rsidRPr="00112F73" w:rsidRDefault="0033123F" w:rsidP="0033123F">
            <w:pPr>
              <w:pStyle w:val="TableParagraph"/>
              <w:tabs>
                <w:tab w:val="left" w:pos="0"/>
              </w:tabs>
              <w:spacing w:before="18"/>
              <w:jc w:val="center"/>
              <w:rPr>
                <w:sz w:val="24"/>
                <w:szCs w:val="24"/>
              </w:rPr>
            </w:pPr>
            <w:r w:rsidRPr="0033123F">
              <w:rPr>
                <w:sz w:val="24"/>
                <w:szCs w:val="24"/>
              </w:rPr>
              <w:t>7</w:t>
            </w:r>
          </w:p>
        </w:tc>
        <w:tc>
          <w:tcPr>
            <w:tcW w:w="7210" w:type="dxa"/>
            <w:vAlign w:val="center"/>
          </w:tcPr>
          <w:p w14:paraId="69146140" w14:textId="0908169F" w:rsidR="0033123F" w:rsidRPr="0033123F" w:rsidRDefault="0033123F" w:rsidP="0033123F">
            <w:pPr>
              <w:tabs>
                <w:tab w:val="left" w:pos="0"/>
              </w:tabs>
              <w:spacing w:before="18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Kyocera </w:t>
            </w:r>
            <w:proofErr w:type="spellStart"/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Mita</w:t>
            </w:r>
            <w:proofErr w:type="spellEnd"/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ECOSYS M2835dw</w:t>
            </w:r>
          </w:p>
        </w:tc>
        <w:tc>
          <w:tcPr>
            <w:tcW w:w="1985" w:type="dxa"/>
            <w:vAlign w:val="center"/>
          </w:tcPr>
          <w:p w14:paraId="4DE3B522" w14:textId="3B2B2BB4" w:rsidR="0033123F" w:rsidRPr="0033123F" w:rsidRDefault="0033123F" w:rsidP="003C7268">
            <w:pPr>
              <w:pStyle w:val="TableParagraph"/>
              <w:tabs>
                <w:tab w:val="left" w:pos="0"/>
                <w:tab w:val="left" w:pos="280"/>
              </w:tabs>
              <w:spacing w:before="18"/>
              <w:jc w:val="center"/>
              <w:rPr>
                <w:sz w:val="24"/>
                <w:szCs w:val="24"/>
              </w:rPr>
            </w:pPr>
            <w:r w:rsidRPr="0033123F">
              <w:rPr>
                <w:sz w:val="24"/>
                <w:szCs w:val="24"/>
              </w:rPr>
              <w:t>1</w:t>
            </w:r>
          </w:p>
        </w:tc>
      </w:tr>
      <w:tr w:rsidR="0033123F" w:rsidRPr="00112F73" w14:paraId="6D2B9581" w14:textId="77777777" w:rsidTr="006D7BAC">
        <w:trPr>
          <w:trHeight w:val="59"/>
        </w:trPr>
        <w:tc>
          <w:tcPr>
            <w:tcW w:w="1295" w:type="dxa"/>
            <w:vAlign w:val="center"/>
          </w:tcPr>
          <w:p w14:paraId="692319A7" w14:textId="6692718E" w:rsidR="0033123F" w:rsidRPr="00112F73" w:rsidRDefault="0033123F" w:rsidP="0033123F">
            <w:pPr>
              <w:pStyle w:val="TableParagraph"/>
              <w:tabs>
                <w:tab w:val="left" w:pos="0"/>
              </w:tabs>
              <w:spacing w:before="18"/>
              <w:jc w:val="center"/>
              <w:rPr>
                <w:sz w:val="24"/>
                <w:szCs w:val="24"/>
              </w:rPr>
            </w:pPr>
            <w:r w:rsidRPr="0033123F">
              <w:rPr>
                <w:sz w:val="24"/>
                <w:szCs w:val="24"/>
              </w:rPr>
              <w:t>8</w:t>
            </w:r>
          </w:p>
        </w:tc>
        <w:tc>
          <w:tcPr>
            <w:tcW w:w="7210" w:type="dxa"/>
            <w:vAlign w:val="center"/>
          </w:tcPr>
          <w:p w14:paraId="029C0D1D" w14:textId="0037D617" w:rsidR="0033123F" w:rsidRPr="0033123F" w:rsidRDefault="0033123F" w:rsidP="0033123F">
            <w:pPr>
              <w:tabs>
                <w:tab w:val="left" w:pos="0"/>
              </w:tabs>
              <w:spacing w:before="18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HP </w:t>
            </w:r>
            <w:proofErr w:type="spellStart"/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Designjet</w:t>
            </w:r>
            <w:proofErr w:type="spellEnd"/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500 42”</w:t>
            </w:r>
          </w:p>
        </w:tc>
        <w:tc>
          <w:tcPr>
            <w:tcW w:w="1985" w:type="dxa"/>
            <w:vAlign w:val="center"/>
          </w:tcPr>
          <w:p w14:paraId="37AFC529" w14:textId="023860A0" w:rsidR="0033123F" w:rsidRPr="0033123F" w:rsidRDefault="0033123F" w:rsidP="003C7268">
            <w:pPr>
              <w:pStyle w:val="TableParagraph"/>
              <w:tabs>
                <w:tab w:val="left" w:pos="0"/>
                <w:tab w:val="left" w:pos="280"/>
              </w:tabs>
              <w:spacing w:before="18"/>
              <w:jc w:val="center"/>
              <w:rPr>
                <w:sz w:val="24"/>
                <w:szCs w:val="24"/>
              </w:rPr>
            </w:pPr>
            <w:r w:rsidRPr="0033123F">
              <w:rPr>
                <w:sz w:val="24"/>
                <w:szCs w:val="24"/>
              </w:rPr>
              <w:t>1</w:t>
            </w:r>
          </w:p>
        </w:tc>
      </w:tr>
      <w:tr w:rsidR="0033123F" w:rsidRPr="00112F73" w14:paraId="0CAB14A1" w14:textId="77777777" w:rsidTr="006D7BAC">
        <w:trPr>
          <w:trHeight w:val="59"/>
        </w:trPr>
        <w:tc>
          <w:tcPr>
            <w:tcW w:w="1295" w:type="dxa"/>
            <w:vAlign w:val="center"/>
          </w:tcPr>
          <w:p w14:paraId="3C135E04" w14:textId="45B207F4" w:rsidR="0033123F" w:rsidRPr="00112F73" w:rsidRDefault="0033123F" w:rsidP="0033123F">
            <w:pPr>
              <w:pStyle w:val="TableParagraph"/>
              <w:tabs>
                <w:tab w:val="left" w:pos="0"/>
              </w:tabs>
              <w:spacing w:before="18"/>
              <w:jc w:val="center"/>
              <w:rPr>
                <w:sz w:val="24"/>
                <w:szCs w:val="24"/>
              </w:rPr>
            </w:pPr>
            <w:r w:rsidRPr="0033123F">
              <w:rPr>
                <w:sz w:val="24"/>
                <w:szCs w:val="24"/>
              </w:rPr>
              <w:t>9</w:t>
            </w:r>
          </w:p>
        </w:tc>
        <w:tc>
          <w:tcPr>
            <w:tcW w:w="7210" w:type="dxa"/>
            <w:vAlign w:val="center"/>
          </w:tcPr>
          <w:p w14:paraId="4E0A8583" w14:textId="32796497" w:rsidR="0033123F" w:rsidRPr="0033123F" w:rsidRDefault="0033123F" w:rsidP="0033123F">
            <w:pPr>
              <w:tabs>
                <w:tab w:val="left" w:pos="0"/>
              </w:tabs>
              <w:spacing w:before="18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Xerox </w:t>
            </w:r>
            <w:proofErr w:type="spellStart"/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Versalink</w:t>
            </w:r>
            <w:proofErr w:type="spellEnd"/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B7035</w:t>
            </w:r>
          </w:p>
        </w:tc>
        <w:tc>
          <w:tcPr>
            <w:tcW w:w="1985" w:type="dxa"/>
            <w:vAlign w:val="center"/>
          </w:tcPr>
          <w:p w14:paraId="04B0C610" w14:textId="71975E43" w:rsidR="0033123F" w:rsidRPr="0033123F" w:rsidRDefault="0033123F" w:rsidP="003C7268">
            <w:pPr>
              <w:pStyle w:val="TableParagraph"/>
              <w:tabs>
                <w:tab w:val="left" w:pos="0"/>
                <w:tab w:val="left" w:pos="280"/>
              </w:tabs>
              <w:spacing w:before="18"/>
              <w:jc w:val="center"/>
              <w:rPr>
                <w:sz w:val="24"/>
                <w:szCs w:val="24"/>
              </w:rPr>
            </w:pPr>
            <w:r w:rsidRPr="0033123F">
              <w:rPr>
                <w:sz w:val="24"/>
                <w:szCs w:val="24"/>
              </w:rPr>
              <w:t>1</w:t>
            </w:r>
          </w:p>
        </w:tc>
      </w:tr>
      <w:tr w:rsidR="0033123F" w:rsidRPr="00564A03" w14:paraId="61F9C7CB" w14:textId="77777777" w:rsidTr="006D7BAC">
        <w:trPr>
          <w:trHeight w:val="59"/>
        </w:trPr>
        <w:tc>
          <w:tcPr>
            <w:tcW w:w="1295" w:type="dxa"/>
            <w:tcBorders>
              <w:top w:val="none" w:sz="4" w:space="0" w:color="000000"/>
            </w:tcBorders>
            <w:vAlign w:val="center"/>
          </w:tcPr>
          <w:p w14:paraId="1A431C8A" w14:textId="29A32CF8" w:rsidR="0033123F" w:rsidRPr="00112F73" w:rsidRDefault="0033123F" w:rsidP="0033123F">
            <w:pPr>
              <w:pStyle w:val="TableParagraph"/>
              <w:tabs>
                <w:tab w:val="left" w:pos="0"/>
              </w:tabs>
              <w:spacing w:before="18"/>
              <w:jc w:val="center"/>
              <w:rPr>
                <w:sz w:val="24"/>
                <w:szCs w:val="24"/>
              </w:rPr>
            </w:pPr>
            <w:r w:rsidRPr="0033123F">
              <w:rPr>
                <w:sz w:val="24"/>
                <w:szCs w:val="24"/>
              </w:rPr>
              <w:t>10</w:t>
            </w:r>
          </w:p>
        </w:tc>
        <w:tc>
          <w:tcPr>
            <w:tcW w:w="7210" w:type="dxa"/>
            <w:tcBorders>
              <w:top w:val="none" w:sz="4" w:space="0" w:color="000000"/>
            </w:tcBorders>
            <w:vAlign w:val="center"/>
          </w:tcPr>
          <w:p w14:paraId="1BAA8884" w14:textId="61149749" w:rsidR="0033123F" w:rsidRPr="0033123F" w:rsidRDefault="0033123F" w:rsidP="0033123F">
            <w:pPr>
              <w:tabs>
                <w:tab w:val="left" w:pos="0"/>
              </w:tabs>
              <w:spacing w:before="18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Копир</w:t>
            </w:r>
            <w:proofErr w:type="spellEnd"/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Konica Minolta </w:t>
            </w:r>
            <w:proofErr w:type="spellStart"/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BizHub</w:t>
            </w:r>
            <w:proofErr w:type="spellEnd"/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c558</w:t>
            </w:r>
          </w:p>
        </w:tc>
        <w:tc>
          <w:tcPr>
            <w:tcW w:w="1985" w:type="dxa"/>
            <w:tcBorders>
              <w:top w:val="none" w:sz="4" w:space="0" w:color="000000"/>
            </w:tcBorders>
            <w:vAlign w:val="center"/>
          </w:tcPr>
          <w:p w14:paraId="7843F422" w14:textId="47DF917F" w:rsidR="0033123F" w:rsidRPr="006E4DBC" w:rsidRDefault="0033123F" w:rsidP="003C7268">
            <w:pPr>
              <w:pStyle w:val="TableParagraph"/>
              <w:tabs>
                <w:tab w:val="left" w:pos="0"/>
                <w:tab w:val="left" w:pos="280"/>
              </w:tabs>
              <w:spacing w:before="18"/>
              <w:jc w:val="center"/>
              <w:rPr>
                <w:sz w:val="24"/>
                <w:szCs w:val="24"/>
              </w:rPr>
            </w:pPr>
            <w:r w:rsidRPr="0033123F">
              <w:rPr>
                <w:sz w:val="24"/>
                <w:szCs w:val="24"/>
              </w:rPr>
              <w:t>1</w:t>
            </w:r>
          </w:p>
        </w:tc>
      </w:tr>
      <w:tr w:rsidR="0033123F" w:rsidRPr="005D151D" w14:paraId="265EE22E" w14:textId="77777777" w:rsidTr="006D7BAC">
        <w:trPr>
          <w:trHeight w:val="59"/>
        </w:trPr>
        <w:tc>
          <w:tcPr>
            <w:tcW w:w="1295" w:type="dxa"/>
            <w:vAlign w:val="center"/>
          </w:tcPr>
          <w:p w14:paraId="467291EF" w14:textId="0FE0EEA6" w:rsidR="0033123F" w:rsidRPr="00112F73" w:rsidRDefault="0033123F" w:rsidP="0033123F">
            <w:pPr>
              <w:pStyle w:val="TableParagraph"/>
              <w:tabs>
                <w:tab w:val="left" w:pos="0"/>
              </w:tabs>
              <w:spacing w:before="18"/>
              <w:jc w:val="center"/>
              <w:rPr>
                <w:sz w:val="24"/>
                <w:szCs w:val="24"/>
              </w:rPr>
            </w:pPr>
            <w:r w:rsidRPr="0033123F">
              <w:rPr>
                <w:sz w:val="24"/>
                <w:szCs w:val="24"/>
              </w:rPr>
              <w:t>11</w:t>
            </w:r>
          </w:p>
        </w:tc>
        <w:tc>
          <w:tcPr>
            <w:tcW w:w="7210" w:type="dxa"/>
            <w:vAlign w:val="center"/>
          </w:tcPr>
          <w:p w14:paraId="345559D6" w14:textId="2775127E" w:rsidR="0033123F" w:rsidRPr="0033123F" w:rsidRDefault="0033123F" w:rsidP="0033123F">
            <w:pPr>
              <w:tabs>
                <w:tab w:val="left" w:pos="0"/>
              </w:tabs>
              <w:spacing w:before="18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33123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Canon iR1133</w:t>
            </w:r>
          </w:p>
        </w:tc>
        <w:tc>
          <w:tcPr>
            <w:tcW w:w="1985" w:type="dxa"/>
            <w:vAlign w:val="center"/>
          </w:tcPr>
          <w:p w14:paraId="496442AE" w14:textId="51532086" w:rsidR="0033123F" w:rsidRPr="0033123F" w:rsidRDefault="0033123F" w:rsidP="003C7268">
            <w:pPr>
              <w:pStyle w:val="TableParagraph"/>
              <w:tabs>
                <w:tab w:val="left" w:pos="0"/>
                <w:tab w:val="left" w:pos="280"/>
              </w:tabs>
              <w:spacing w:before="18"/>
              <w:jc w:val="center"/>
              <w:rPr>
                <w:sz w:val="24"/>
                <w:szCs w:val="24"/>
              </w:rPr>
            </w:pPr>
            <w:r w:rsidRPr="0033123F">
              <w:rPr>
                <w:sz w:val="24"/>
                <w:szCs w:val="24"/>
              </w:rPr>
              <w:t>8</w:t>
            </w:r>
          </w:p>
        </w:tc>
      </w:tr>
    </w:tbl>
    <w:p w14:paraId="21FD6C7A" w14:textId="77777777" w:rsidR="006E4DBC" w:rsidRPr="00112F73" w:rsidRDefault="006E4DBC" w:rsidP="00797EE6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717" w:type="dxa"/>
        <w:jc w:val="center"/>
        <w:tblInd w:w="420" w:type="dxa"/>
        <w:tblLook w:val="04A0" w:firstRow="1" w:lastRow="0" w:firstColumn="1" w:lastColumn="0" w:noHBand="0" w:noVBand="1"/>
      </w:tblPr>
      <w:tblGrid>
        <w:gridCol w:w="4731"/>
        <w:gridCol w:w="4986"/>
      </w:tblGrid>
      <w:tr w:rsidR="00285252" w14:paraId="48234D46" w14:textId="77777777" w:rsidTr="00506BC0">
        <w:trPr>
          <w:trHeight w:val="150"/>
          <w:jc w:val="center"/>
        </w:trPr>
        <w:tc>
          <w:tcPr>
            <w:tcW w:w="4731" w:type="dxa"/>
          </w:tcPr>
          <w:p w14:paraId="572663AF" w14:textId="7E499530" w:rsidR="00285252" w:rsidRDefault="00142F5B" w:rsidP="00506BC0">
            <w:pPr>
              <w:pStyle w:val="4"/>
              <w:spacing w:before="0"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br w:type="page"/>
            </w:r>
            <w:r w:rsidR="00285252">
              <w:rPr>
                <w:rFonts w:ascii="Times New Roman" w:hAnsi="Times New Roman"/>
                <w:color w:val="000000"/>
                <w:sz w:val="24"/>
                <w:szCs w:val="24"/>
              </w:rPr>
              <w:br w:type="page"/>
            </w:r>
          </w:p>
          <w:p w14:paraId="76CB272F" w14:textId="77777777" w:rsidR="00285252" w:rsidRDefault="00285252" w:rsidP="00506BC0">
            <w:pPr>
              <w:pStyle w:val="4"/>
              <w:spacing w:before="0"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4986" w:type="dxa"/>
          </w:tcPr>
          <w:p w14:paraId="6AAB2484" w14:textId="77777777" w:rsidR="00285252" w:rsidRDefault="00285252" w:rsidP="00506BC0">
            <w:pPr>
              <w:pStyle w:val="4"/>
              <w:spacing w:before="0"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2A4D244" w14:textId="77777777" w:rsidR="00285252" w:rsidRDefault="00285252" w:rsidP="00506BC0">
            <w:pPr>
              <w:pStyle w:val="4"/>
              <w:spacing w:before="0"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ИСПОЛНИТЕЛЬ </w:t>
            </w:r>
          </w:p>
        </w:tc>
      </w:tr>
      <w:tr w:rsidR="00DB5448" w14:paraId="6AE1F3C3" w14:textId="77777777" w:rsidTr="00506BC0">
        <w:trPr>
          <w:trHeight w:val="150"/>
          <w:jc w:val="center"/>
        </w:trPr>
        <w:tc>
          <w:tcPr>
            <w:tcW w:w="4731" w:type="dxa"/>
          </w:tcPr>
          <w:p w14:paraId="6086DF94" w14:textId="77777777" w:rsidR="00DB5448" w:rsidRPr="00625A7D" w:rsidRDefault="00DB5448" w:rsidP="006D7B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5A7D">
              <w:rPr>
                <w:rFonts w:ascii="Times New Roman" w:hAnsi="Times New Roman"/>
                <w:sz w:val="24"/>
                <w:szCs w:val="24"/>
              </w:rPr>
              <w:t>Начальник</w:t>
            </w:r>
          </w:p>
          <w:p w14:paraId="313C2A9A" w14:textId="77777777" w:rsidR="00DB5448" w:rsidRPr="00625A7D" w:rsidRDefault="00DB5448" w:rsidP="006D7B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5A7D">
              <w:rPr>
                <w:rFonts w:ascii="Times New Roman" w:hAnsi="Times New Roman"/>
                <w:sz w:val="24"/>
                <w:szCs w:val="24"/>
              </w:rPr>
              <w:t xml:space="preserve">ФКУ </w:t>
            </w:r>
            <w:proofErr w:type="spellStart"/>
            <w:r w:rsidRPr="00625A7D">
              <w:rPr>
                <w:rFonts w:ascii="Times New Roman" w:hAnsi="Times New Roman"/>
                <w:sz w:val="24"/>
                <w:szCs w:val="24"/>
              </w:rPr>
              <w:t>Упрдор</w:t>
            </w:r>
            <w:proofErr w:type="spellEnd"/>
            <w:r w:rsidRPr="00625A7D">
              <w:rPr>
                <w:rFonts w:ascii="Times New Roman" w:hAnsi="Times New Roman"/>
                <w:sz w:val="24"/>
                <w:szCs w:val="24"/>
              </w:rPr>
              <w:t xml:space="preserve"> Москва-Харьков</w:t>
            </w:r>
          </w:p>
          <w:p w14:paraId="4B9116A5" w14:textId="77777777" w:rsidR="00DB5448" w:rsidRPr="00285252" w:rsidRDefault="00DB5448" w:rsidP="00506BC0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986" w:type="dxa"/>
          </w:tcPr>
          <w:p w14:paraId="181EA663" w14:textId="77777777" w:rsidR="00DB5448" w:rsidRPr="00285252" w:rsidRDefault="00DB5448" w:rsidP="00506BC0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B5448" w14:paraId="7D38E4F9" w14:textId="77777777" w:rsidTr="00506BC0">
        <w:trPr>
          <w:trHeight w:val="150"/>
          <w:jc w:val="center"/>
        </w:trPr>
        <w:tc>
          <w:tcPr>
            <w:tcW w:w="4731" w:type="dxa"/>
          </w:tcPr>
          <w:p w14:paraId="6C3B16C2" w14:textId="77777777" w:rsidR="00DB5448" w:rsidRPr="00625A7D" w:rsidRDefault="00DB5448" w:rsidP="006D7B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1E4EEE3" w14:textId="77777777" w:rsidR="00DB5448" w:rsidRPr="00625A7D" w:rsidRDefault="00DB5448" w:rsidP="006D7B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5A7D">
              <w:rPr>
                <w:rFonts w:ascii="Times New Roman" w:hAnsi="Times New Roman"/>
                <w:sz w:val="24"/>
                <w:szCs w:val="24"/>
              </w:rPr>
              <w:t>_________________ (А.Е. Турчанинов)</w:t>
            </w:r>
          </w:p>
          <w:p w14:paraId="19B82588" w14:textId="77777777" w:rsidR="00DB5448" w:rsidRPr="00285252" w:rsidRDefault="00DB5448" w:rsidP="00506BC0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986" w:type="dxa"/>
          </w:tcPr>
          <w:p w14:paraId="31C48ECE" w14:textId="77777777" w:rsidR="00DB5448" w:rsidRPr="00625A7D" w:rsidRDefault="00DB5448" w:rsidP="006D7B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CA7338D" w14:textId="77777777" w:rsidR="00DB5448" w:rsidRPr="00625A7D" w:rsidRDefault="00DB5448" w:rsidP="006D7B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5A7D">
              <w:rPr>
                <w:rFonts w:ascii="Times New Roman" w:hAnsi="Times New Roman"/>
                <w:sz w:val="24"/>
                <w:szCs w:val="24"/>
              </w:rPr>
              <w:t xml:space="preserve"> _________________ (____________)</w:t>
            </w:r>
          </w:p>
          <w:p w14:paraId="5491ECDE" w14:textId="15718357" w:rsidR="00DB5448" w:rsidRPr="00285252" w:rsidRDefault="00DB5448" w:rsidP="00506BC0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25A7D"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</w:p>
        </w:tc>
      </w:tr>
      <w:tr w:rsidR="00DB5448" w14:paraId="71C3C42B" w14:textId="77777777" w:rsidTr="00506BC0">
        <w:trPr>
          <w:trHeight w:val="150"/>
          <w:jc w:val="center"/>
        </w:trPr>
        <w:tc>
          <w:tcPr>
            <w:tcW w:w="4731" w:type="dxa"/>
            <w:hideMark/>
          </w:tcPr>
          <w:p w14:paraId="0AB52CFB" w14:textId="25968394" w:rsidR="00DB5448" w:rsidRPr="00285252" w:rsidRDefault="00DB5448" w:rsidP="00506BC0">
            <w:pPr>
              <w:suppressAutoHyphens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25A7D">
              <w:rPr>
                <w:rFonts w:ascii="Times New Roman" w:hAnsi="Times New Roman"/>
                <w:b/>
                <w:bCs/>
                <w:sz w:val="24"/>
                <w:szCs w:val="24"/>
              </w:rPr>
              <w:t>М.П.</w:t>
            </w:r>
          </w:p>
        </w:tc>
        <w:tc>
          <w:tcPr>
            <w:tcW w:w="4986" w:type="dxa"/>
            <w:hideMark/>
          </w:tcPr>
          <w:p w14:paraId="638B4ADC" w14:textId="08023B09" w:rsidR="00DB5448" w:rsidRPr="00285252" w:rsidRDefault="00DB5448" w:rsidP="00506BC0">
            <w:pPr>
              <w:pStyle w:val="4"/>
              <w:spacing w:before="0"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25A7D">
              <w:rPr>
                <w:rFonts w:ascii="Times New Roman" w:hAnsi="Times New Roman" w:cs="Times New Roman"/>
                <w:bCs w:val="0"/>
                <w:sz w:val="24"/>
                <w:szCs w:val="24"/>
              </w:rPr>
              <w:t>М.П.</w:t>
            </w:r>
          </w:p>
        </w:tc>
      </w:tr>
    </w:tbl>
    <w:p w14:paraId="6FB0A912" w14:textId="255633C9" w:rsidR="00142F5B" w:rsidRDefault="00142F5B">
      <w:pPr>
        <w:rPr>
          <w:rFonts w:ascii="Times New Roman" w:hAnsi="Times New Roman"/>
          <w:color w:val="000000"/>
          <w:sz w:val="24"/>
          <w:szCs w:val="24"/>
        </w:rPr>
      </w:pPr>
    </w:p>
    <w:p w14:paraId="67ED3E1B" w14:textId="77777777" w:rsidR="00285252" w:rsidRDefault="00285252" w:rsidP="00142F5B">
      <w:pPr>
        <w:shd w:val="clear" w:color="auto" w:fill="FFFFFF"/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137492C3" w14:textId="77777777" w:rsidR="00285252" w:rsidRDefault="00285252" w:rsidP="00142F5B">
      <w:pPr>
        <w:shd w:val="clear" w:color="auto" w:fill="FFFFFF"/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07D1C323" w14:textId="77777777" w:rsidR="00F618BB" w:rsidRDefault="00F618B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DB71496" w14:textId="7B585C16" w:rsidR="005D0DED" w:rsidRDefault="005D0DED" w:rsidP="005D0DE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lastRenderedPageBreak/>
        <w:t>Приложение №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к ТЗ</w:t>
      </w:r>
    </w:p>
    <w:p w14:paraId="239D9F3A" w14:textId="77777777" w:rsidR="005D0DED" w:rsidRPr="00285252" w:rsidRDefault="005D0DED" w:rsidP="005D0DE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 w:rsidRPr="009F2981">
        <w:rPr>
          <w:rFonts w:ascii="Times New Roman" w:hAnsi="Times New Roman"/>
        </w:rPr>
        <w:t>к Договору от ____.____2026 г. № __________________________</w:t>
      </w:r>
    </w:p>
    <w:p w14:paraId="6776D0B3" w14:textId="77777777" w:rsidR="00285252" w:rsidRDefault="00285252" w:rsidP="00142F5B">
      <w:pPr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9C1F35B" w14:textId="10D21B87" w:rsidR="00EA08F9" w:rsidRDefault="00142F5B" w:rsidP="00142F5B">
      <w:pPr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Перечень запасных частей</w:t>
      </w:r>
      <w:r w:rsidR="00036F9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36F92">
        <w:rPr>
          <w:rFonts w:ascii="Times New Roman" w:hAnsi="Times New Roman"/>
          <w:color w:val="000000"/>
          <w:sz w:val="24"/>
          <w:szCs w:val="24"/>
        </w:rPr>
        <w:t xml:space="preserve">для проведения </w:t>
      </w:r>
      <w:r w:rsidR="00036F92" w:rsidRPr="00112F73">
        <w:rPr>
          <w:rFonts w:ascii="Times New Roman" w:hAnsi="Times New Roman"/>
          <w:color w:val="000000"/>
          <w:sz w:val="24"/>
          <w:szCs w:val="24"/>
        </w:rPr>
        <w:t>обслуживания и ремонта</w:t>
      </w:r>
    </w:p>
    <w:p w14:paraId="0ABD487D" w14:textId="77777777" w:rsidR="00285252" w:rsidRDefault="00285252" w:rsidP="00285252">
      <w:pPr>
        <w:pStyle w:val="Standard"/>
        <w:tabs>
          <w:tab w:val="left" w:pos="720"/>
        </w:tabs>
        <w:jc w:val="both"/>
        <w:rPr>
          <w:rFonts w:cs="Times New Roman"/>
          <w:b/>
          <w:i/>
          <w:szCs w:val="20"/>
        </w:rPr>
      </w:pPr>
    </w:p>
    <w:p w14:paraId="4191A03E" w14:textId="77777777" w:rsidR="00285252" w:rsidRDefault="00285252" w:rsidP="00285252">
      <w:pPr>
        <w:pStyle w:val="Standard"/>
        <w:tabs>
          <w:tab w:val="left" w:pos="720"/>
        </w:tabs>
        <w:jc w:val="both"/>
        <w:rPr>
          <w:rFonts w:cs="Times New Roman"/>
          <w:b/>
          <w:i/>
          <w:szCs w:val="20"/>
        </w:rPr>
      </w:pPr>
      <w:r>
        <w:rPr>
          <w:rFonts w:cs="Times New Roman"/>
          <w:b/>
          <w:i/>
          <w:szCs w:val="20"/>
        </w:rPr>
        <w:t>Расчет цены за 1 шт. по каждой позиции  производится пропорционально коэффициенту снижения начальной (максимальной) цены контракта, полученной в ходе проведения торгов.</w:t>
      </w:r>
    </w:p>
    <w:p w14:paraId="0197C3BE" w14:textId="77777777" w:rsidR="00285252" w:rsidRDefault="00285252" w:rsidP="00285252">
      <w:pPr>
        <w:pStyle w:val="Standard"/>
        <w:tabs>
          <w:tab w:val="left" w:pos="720"/>
        </w:tabs>
        <w:jc w:val="both"/>
        <w:rPr>
          <w:rFonts w:cs="Times New Roman"/>
          <w:b/>
          <w:i/>
          <w:szCs w:val="20"/>
        </w:rPr>
      </w:pPr>
    </w:p>
    <w:p w14:paraId="363CF929" w14:textId="77777777" w:rsidR="00285252" w:rsidRDefault="00285252" w:rsidP="00285252">
      <w:pPr>
        <w:pStyle w:val="Standard"/>
        <w:tabs>
          <w:tab w:val="left" w:pos="720"/>
        </w:tabs>
        <w:jc w:val="both"/>
        <w:rPr>
          <w:rFonts w:cs="Times New Roman"/>
          <w:b/>
          <w:i/>
          <w:szCs w:val="20"/>
        </w:rPr>
      </w:pPr>
    </w:p>
    <w:tbl>
      <w:tblPr>
        <w:tblW w:w="9717" w:type="dxa"/>
        <w:jc w:val="center"/>
        <w:tblInd w:w="420" w:type="dxa"/>
        <w:tblLook w:val="04A0" w:firstRow="1" w:lastRow="0" w:firstColumn="1" w:lastColumn="0" w:noHBand="0" w:noVBand="1"/>
      </w:tblPr>
      <w:tblGrid>
        <w:gridCol w:w="4731"/>
        <w:gridCol w:w="4986"/>
      </w:tblGrid>
      <w:tr w:rsidR="00285252" w14:paraId="6B36EAAF" w14:textId="77777777" w:rsidTr="00506BC0">
        <w:trPr>
          <w:trHeight w:val="150"/>
          <w:jc w:val="center"/>
        </w:trPr>
        <w:tc>
          <w:tcPr>
            <w:tcW w:w="4731" w:type="dxa"/>
          </w:tcPr>
          <w:p w14:paraId="56A9AA44" w14:textId="77777777" w:rsidR="00285252" w:rsidRDefault="00285252" w:rsidP="00506BC0">
            <w:pPr>
              <w:pStyle w:val="4"/>
              <w:spacing w:before="0"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br w:type="page"/>
            </w:r>
          </w:p>
          <w:p w14:paraId="45F5E15F" w14:textId="77777777" w:rsidR="00285252" w:rsidRDefault="00285252" w:rsidP="00506BC0">
            <w:pPr>
              <w:pStyle w:val="4"/>
              <w:spacing w:before="0"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4986" w:type="dxa"/>
          </w:tcPr>
          <w:p w14:paraId="04D3DE38" w14:textId="77777777" w:rsidR="00285252" w:rsidRDefault="00285252" w:rsidP="00506BC0">
            <w:pPr>
              <w:pStyle w:val="4"/>
              <w:spacing w:before="0"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F00C29D" w14:textId="77777777" w:rsidR="00285252" w:rsidRDefault="00285252" w:rsidP="00506BC0">
            <w:pPr>
              <w:pStyle w:val="4"/>
              <w:spacing w:before="0"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ИСПОЛНИТЕЛЬ </w:t>
            </w:r>
          </w:p>
        </w:tc>
      </w:tr>
      <w:tr w:rsidR="00DB5448" w14:paraId="3BB68BD8" w14:textId="77777777" w:rsidTr="00506BC0">
        <w:trPr>
          <w:trHeight w:val="150"/>
          <w:jc w:val="center"/>
        </w:trPr>
        <w:tc>
          <w:tcPr>
            <w:tcW w:w="4731" w:type="dxa"/>
          </w:tcPr>
          <w:p w14:paraId="4EECAA43" w14:textId="77777777" w:rsidR="00DB5448" w:rsidRPr="00625A7D" w:rsidRDefault="00DB5448" w:rsidP="006D7B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5A7D">
              <w:rPr>
                <w:rFonts w:ascii="Times New Roman" w:hAnsi="Times New Roman"/>
                <w:sz w:val="24"/>
                <w:szCs w:val="24"/>
              </w:rPr>
              <w:t>Начальник</w:t>
            </w:r>
          </w:p>
          <w:p w14:paraId="684C9FA8" w14:textId="77777777" w:rsidR="00DB5448" w:rsidRPr="00625A7D" w:rsidRDefault="00DB5448" w:rsidP="006D7B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5A7D">
              <w:rPr>
                <w:rFonts w:ascii="Times New Roman" w:hAnsi="Times New Roman"/>
                <w:sz w:val="24"/>
                <w:szCs w:val="24"/>
              </w:rPr>
              <w:t xml:space="preserve">ФКУ </w:t>
            </w:r>
            <w:proofErr w:type="spellStart"/>
            <w:r w:rsidRPr="00625A7D">
              <w:rPr>
                <w:rFonts w:ascii="Times New Roman" w:hAnsi="Times New Roman"/>
                <w:sz w:val="24"/>
                <w:szCs w:val="24"/>
              </w:rPr>
              <w:t>Упрдор</w:t>
            </w:r>
            <w:proofErr w:type="spellEnd"/>
            <w:r w:rsidRPr="00625A7D">
              <w:rPr>
                <w:rFonts w:ascii="Times New Roman" w:hAnsi="Times New Roman"/>
                <w:sz w:val="24"/>
                <w:szCs w:val="24"/>
              </w:rPr>
              <w:t xml:space="preserve"> Москва-Харьков</w:t>
            </w:r>
          </w:p>
          <w:p w14:paraId="67C77CA1" w14:textId="77777777" w:rsidR="00DB5448" w:rsidRPr="00285252" w:rsidRDefault="00DB5448" w:rsidP="00506BC0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986" w:type="dxa"/>
          </w:tcPr>
          <w:p w14:paraId="6B050C52" w14:textId="77777777" w:rsidR="00DB5448" w:rsidRPr="00285252" w:rsidRDefault="00DB5448" w:rsidP="00506BC0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B5448" w14:paraId="6BEFEF89" w14:textId="77777777" w:rsidTr="00506BC0">
        <w:trPr>
          <w:trHeight w:val="150"/>
          <w:jc w:val="center"/>
        </w:trPr>
        <w:tc>
          <w:tcPr>
            <w:tcW w:w="4731" w:type="dxa"/>
          </w:tcPr>
          <w:p w14:paraId="5E95EFA2" w14:textId="77777777" w:rsidR="00DB5448" w:rsidRPr="00625A7D" w:rsidRDefault="00DB5448" w:rsidP="006D7B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9170081" w14:textId="77777777" w:rsidR="00DB5448" w:rsidRPr="00625A7D" w:rsidRDefault="00DB5448" w:rsidP="006D7B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5A7D">
              <w:rPr>
                <w:rFonts w:ascii="Times New Roman" w:hAnsi="Times New Roman"/>
                <w:sz w:val="24"/>
                <w:szCs w:val="24"/>
              </w:rPr>
              <w:t>_________________ (А.Е. Турчанинов)</w:t>
            </w:r>
          </w:p>
          <w:p w14:paraId="484A6694" w14:textId="77777777" w:rsidR="00DB5448" w:rsidRPr="00285252" w:rsidRDefault="00DB5448" w:rsidP="00506BC0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986" w:type="dxa"/>
          </w:tcPr>
          <w:p w14:paraId="09DB4B27" w14:textId="77777777" w:rsidR="00DB5448" w:rsidRPr="00625A7D" w:rsidRDefault="00DB5448" w:rsidP="006D7B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CDED8BB" w14:textId="77777777" w:rsidR="00DB5448" w:rsidRPr="00625A7D" w:rsidRDefault="00DB5448" w:rsidP="006D7B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5A7D">
              <w:rPr>
                <w:rFonts w:ascii="Times New Roman" w:hAnsi="Times New Roman"/>
                <w:sz w:val="24"/>
                <w:szCs w:val="24"/>
              </w:rPr>
              <w:t xml:space="preserve"> _________________ (____________)</w:t>
            </w:r>
          </w:p>
          <w:p w14:paraId="52002DF5" w14:textId="4C2D554D" w:rsidR="00DB5448" w:rsidRPr="00285252" w:rsidRDefault="00DB5448" w:rsidP="00506BC0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25A7D"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</w:p>
        </w:tc>
      </w:tr>
      <w:tr w:rsidR="00DB5448" w14:paraId="38431C0C" w14:textId="77777777" w:rsidTr="00506BC0">
        <w:trPr>
          <w:trHeight w:val="150"/>
          <w:jc w:val="center"/>
        </w:trPr>
        <w:tc>
          <w:tcPr>
            <w:tcW w:w="4731" w:type="dxa"/>
            <w:hideMark/>
          </w:tcPr>
          <w:p w14:paraId="6EC54B4F" w14:textId="42E1FEF1" w:rsidR="00DB5448" w:rsidRPr="00285252" w:rsidRDefault="00DB5448" w:rsidP="00506BC0">
            <w:pPr>
              <w:suppressAutoHyphens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25A7D">
              <w:rPr>
                <w:rFonts w:ascii="Times New Roman" w:hAnsi="Times New Roman"/>
                <w:b/>
                <w:bCs/>
                <w:sz w:val="24"/>
                <w:szCs w:val="24"/>
              </w:rPr>
              <w:t>М.П.</w:t>
            </w:r>
          </w:p>
        </w:tc>
        <w:tc>
          <w:tcPr>
            <w:tcW w:w="4986" w:type="dxa"/>
            <w:hideMark/>
          </w:tcPr>
          <w:p w14:paraId="21E70F4F" w14:textId="20ADF52D" w:rsidR="00DB5448" w:rsidRPr="00285252" w:rsidRDefault="00DB5448" w:rsidP="00506BC0">
            <w:pPr>
              <w:pStyle w:val="4"/>
              <w:spacing w:before="0"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25A7D">
              <w:rPr>
                <w:rFonts w:ascii="Times New Roman" w:hAnsi="Times New Roman" w:cs="Times New Roman"/>
                <w:bCs w:val="0"/>
                <w:sz w:val="24"/>
                <w:szCs w:val="24"/>
              </w:rPr>
              <w:t>М.П.</w:t>
            </w:r>
          </w:p>
        </w:tc>
      </w:tr>
    </w:tbl>
    <w:p w14:paraId="6D58C608" w14:textId="77777777" w:rsidR="00142F5B" w:rsidRDefault="00142F5B">
      <w:pPr>
        <w:rPr>
          <w:rFonts w:ascii="Times New Roman" w:hAnsi="Times New Roman"/>
          <w:color w:val="000000"/>
          <w:sz w:val="24"/>
          <w:szCs w:val="24"/>
        </w:rPr>
      </w:pPr>
    </w:p>
    <w:sectPr w:rsidR="00142F5B" w:rsidSect="007B2131">
      <w:pgSz w:w="12240" w:h="15840"/>
      <w:pgMar w:top="851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AD9BD0" w14:textId="77777777" w:rsidR="00B6592B" w:rsidRDefault="00B6592B">
      <w:pPr>
        <w:spacing w:after="0" w:line="240" w:lineRule="auto"/>
      </w:pPr>
      <w:r>
        <w:separator/>
      </w:r>
    </w:p>
  </w:endnote>
  <w:endnote w:type="continuationSeparator" w:id="0">
    <w:p w14:paraId="27C64C06" w14:textId="77777777" w:rsidR="00B6592B" w:rsidRDefault="00B65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03F64F" w14:textId="77777777" w:rsidR="00B6592B" w:rsidRDefault="00B6592B">
      <w:pPr>
        <w:spacing w:after="0" w:line="240" w:lineRule="auto"/>
      </w:pPr>
      <w:r>
        <w:separator/>
      </w:r>
    </w:p>
  </w:footnote>
  <w:footnote w:type="continuationSeparator" w:id="0">
    <w:p w14:paraId="458CC880" w14:textId="77777777" w:rsidR="00B6592B" w:rsidRDefault="00B659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47277"/>
    <w:multiLevelType w:val="hybridMultilevel"/>
    <w:tmpl w:val="3B744002"/>
    <w:lvl w:ilvl="0" w:tplc="09E4C716">
      <w:start w:val="1"/>
      <w:numFmt w:val="decimal"/>
      <w:lvlText w:val="%1."/>
      <w:lvlJc w:val="left"/>
    </w:lvl>
    <w:lvl w:ilvl="1" w:tplc="33C8D6A4">
      <w:start w:val="1"/>
      <w:numFmt w:val="lowerLetter"/>
      <w:lvlText w:val="%2."/>
      <w:lvlJc w:val="left"/>
      <w:pPr>
        <w:ind w:left="1440" w:hanging="360"/>
      </w:pPr>
    </w:lvl>
    <w:lvl w:ilvl="2" w:tplc="E8C460D4">
      <w:start w:val="1"/>
      <w:numFmt w:val="lowerRoman"/>
      <w:lvlText w:val="%3."/>
      <w:lvlJc w:val="right"/>
      <w:pPr>
        <w:ind w:left="2160" w:hanging="180"/>
      </w:pPr>
    </w:lvl>
    <w:lvl w:ilvl="3" w:tplc="419A1AF2">
      <w:start w:val="1"/>
      <w:numFmt w:val="decimal"/>
      <w:lvlText w:val="%4."/>
      <w:lvlJc w:val="left"/>
      <w:pPr>
        <w:ind w:left="2880" w:hanging="360"/>
      </w:pPr>
    </w:lvl>
    <w:lvl w:ilvl="4" w:tplc="2C5C4882">
      <w:start w:val="1"/>
      <w:numFmt w:val="lowerLetter"/>
      <w:lvlText w:val="%5."/>
      <w:lvlJc w:val="left"/>
      <w:pPr>
        <w:ind w:left="3600" w:hanging="360"/>
      </w:pPr>
    </w:lvl>
    <w:lvl w:ilvl="5" w:tplc="F2EAA0AE">
      <w:start w:val="1"/>
      <w:numFmt w:val="lowerRoman"/>
      <w:lvlText w:val="%6."/>
      <w:lvlJc w:val="right"/>
      <w:pPr>
        <w:ind w:left="4320" w:hanging="180"/>
      </w:pPr>
    </w:lvl>
    <w:lvl w:ilvl="6" w:tplc="B3985AE0">
      <w:start w:val="1"/>
      <w:numFmt w:val="decimal"/>
      <w:lvlText w:val="%7."/>
      <w:lvlJc w:val="left"/>
      <w:pPr>
        <w:ind w:left="5040" w:hanging="360"/>
      </w:pPr>
    </w:lvl>
    <w:lvl w:ilvl="7" w:tplc="BEB005D0">
      <w:start w:val="1"/>
      <w:numFmt w:val="lowerLetter"/>
      <w:lvlText w:val="%8."/>
      <w:lvlJc w:val="left"/>
      <w:pPr>
        <w:ind w:left="5760" w:hanging="360"/>
      </w:pPr>
    </w:lvl>
    <w:lvl w:ilvl="8" w:tplc="50A677E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33569"/>
    <w:multiLevelType w:val="hybridMultilevel"/>
    <w:tmpl w:val="7666C31A"/>
    <w:lvl w:ilvl="0" w:tplc="4322E1D4">
      <w:start w:val="1"/>
      <w:numFmt w:val="decimal"/>
      <w:lvlText w:val="%1."/>
      <w:lvlJc w:val="left"/>
    </w:lvl>
    <w:lvl w:ilvl="1" w:tplc="3D729108">
      <w:start w:val="1"/>
      <w:numFmt w:val="lowerLetter"/>
      <w:lvlText w:val="%2."/>
      <w:lvlJc w:val="left"/>
      <w:pPr>
        <w:ind w:left="1440" w:hanging="360"/>
      </w:pPr>
    </w:lvl>
    <w:lvl w:ilvl="2" w:tplc="6382F400">
      <w:start w:val="1"/>
      <w:numFmt w:val="lowerRoman"/>
      <w:lvlText w:val="%3."/>
      <w:lvlJc w:val="right"/>
      <w:pPr>
        <w:ind w:left="2160" w:hanging="180"/>
      </w:pPr>
    </w:lvl>
    <w:lvl w:ilvl="3" w:tplc="599AC5B6">
      <w:start w:val="1"/>
      <w:numFmt w:val="decimal"/>
      <w:lvlText w:val="%4."/>
      <w:lvlJc w:val="left"/>
      <w:pPr>
        <w:ind w:left="2880" w:hanging="360"/>
      </w:pPr>
    </w:lvl>
    <w:lvl w:ilvl="4" w:tplc="504E2886">
      <w:start w:val="1"/>
      <w:numFmt w:val="lowerLetter"/>
      <w:lvlText w:val="%5."/>
      <w:lvlJc w:val="left"/>
      <w:pPr>
        <w:ind w:left="3600" w:hanging="360"/>
      </w:pPr>
    </w:lvl>
    <w:lvl w:ilvl="5" w:tplc="F850CAB4">
      <w:start w:val="1"/>
      <w:numFmt w:val="lowerRoman"/>
      <w:lvlText w:val="%6."/>
      <w:lvlJc w:val="right"/>
      <w:pPr>
        <w:ind w:left="4320" w:hanging="180"/>
      </w:pPr>
    </w:lvl>
    <w:lvl w:ilvl="6" w:tplc="D9645D84">
      <w:start w:val="1"/>
      <w:numFmt w:val="decimal"/>
      <w:lvlText w:val="%7."/>
      <w:lvlJc w:val="left"/>
      <w:pPr>
        <w:ind w:left="5040" w:hanging="360"/>
      </w:pPr>
    </w:lvl>
    <w:lvl w:ilvl="7" w:tplc="079AFEC6">
      <w:start w:val="1"/>
      <w:numFmt w:val="lowerLetter"/>
      <w:lvlText w:val="%8."/>
      <w:lvlJc w:val="left"/>
      <w:pPr>
        <w:ind w:left="5760" w:hanging="360"/>
      </w:pPr>
    </w:lvl>
    <w:lvl w:ilvl="8" w:tplc="9B2A2546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E8455C"/>
    <w:multiLevelType w:val="hybridMultilevel"/>
    <w:tmpl w:val="2690E634"/>
    <w:lvl w:ilvl="0" w:tplc="FBBE38BA">
      <w:start w:val="1"/>
      <w:numFmt w:val="decimal"/>
      <w:lvlText w:val="%1."/>
      <w:lvlJc w:val="left"/>
    </w:lvl>
    <w:lvl w:ilvl="1" w:tplc="C1AA0E86">
      <w:start w:val="1"/>
      <w:numFmt w:val="lowerLetter"/>
      <w:lvlText w:val="%2."/>
      <w:lvlJc w:val="left"/>
      <w:pPr>
        <w:ind w:left="1440" w:hanging="360"/>
      </w:pPr>
    </w:lvl>
    <w:lvl w:ilvl="2" w:tplc="AA6CA15A">
      <w:start w:val="1"/>
      <w:numFmt w:val="lowerRoman"/>
      <w:lvlText w:val="%3."/>
      <w:lvlJc w:val="right"/>
      <w:pPr>
        <w:ind w:left="2160" w:hanging="180"/>
      </w:pPr>
    </w:lvl>
    <w:lvl w:ilvl="3" w:tplc="9A228D3C">
      <w:start w:val="1"/>
      <w:numFmt w:val="decimal"/>
      <w:lvlText w:val="%4."/>
      <w:lvlJc w:val="left"/>
      <w:pPr>
        <w:ind w:left="2880" w:hanging="360"/>
      </w:pPr>
    </w:lvl>
    <w:lvl w:ilvl="4" w:tplc="AF20EE2C">
      <w:start w:val="1"/>
      <w:numFmt w:val="lowerLetter"/>
      <w:lvlText w:val="%5."/>
      <w:lvlJc w:val="left"/>
      <w:pPr>
        <w:ind w:left="3600" w:hanging="360"/>
      </w:pPr>
    </w:lvl>
    <w:lvl w:ilvl="5" w:tplc="BDF015AE">
      <w:start w:val="1"/>
      <w:numFmt w:val="lowerRoman"/>
      <w:lvlText w:val="%6."/>
      <w:lvlJc w:val="right"/>
      <w:pPr>
        <w:ind w:left="4320" w:hanging="180"/>
      </w:pPr>
    </w:lvl>
    <w:lvl w:ilvl="6" w:tplc="2A9C20EC">
      <w:start w:val="1"/>
      <w:numFmt w:val="decimal"/>
      <w:lvlText w:val="%7."/>
      <w:lvlJc w:val="left"/>
      <w:pPr>
        <w:ind w:left="5040" w:hanging="360"/>
      </w:pPr>
    </w:lvl>
    <w:lvl w:ilvl="7" w:tplc="412237EE">
      <w:start w:val="1"/>
      <w:numFmt w:val="lowerLetter"/>
      <w:lvlText w:val="%8."/>
      <w:lvlJc w:val="left"/>
      <w:pPr>
        <w:ind w:left="5760" w:hanging="360"/>
      </w:pPr>
    </w:lvl>
    <w:lvl w:ilvl="8" w:tplc="31BEC1A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37425"/>
    <w:multiLevelType w:val="hybridMultilevel"/>
    <w:tmpl w:val="E9AE7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A55818"/>
    <w:multiLevelType w:val="hybridMultilevel"/>
    <w:tmpl w:val="AD788292"/>
    <w:lvl w:ilvl="0" w:tplc="B64C2446">
      <w:start w:val="1"/>
      <w:numFmt w:val="decimal"/>
      <w:lvlText w:val="%1."/>
      <w:lvlJc w:val="left"/>
    </w:lvl>
    <w:lvl w:ilvl="1" w:tplc="E3049826">
      <w:start w:val="1"/>
      <w:numFmt w:val="lowerLetter"/>
      <w:lvlText w:val="%2."/>
      <w:lvlJc w:val="left"/>
      <w:pPr>
        <w:ind w:left="1440" w:hanging="360"/>
      </w:pPr>
    </w:lvl>
    <w:lvl w:ilvl="2" w:tplc="612C5F76">
      <w:start w:val="1"/>
      <w:numFmt w:val="lowerRoman"/>
      <w:lvlText w:val="%3."/>
      <w:lvlJc w:val="right"/>
      <w:pPr>
        <w:ind w:left="2160" w:hanging="180"/>
      </w:pPr>
    </w:lvl>
    <w:lvl w:ilvl="3" w:tplc="8E5032B6">
      <w:start w:val="1"/>
      <w:numFmt w:val="decimal"/>
      <w:lvlText w:val="%4."/>
      <w:lvlJc w:val="left"/>
      <w:pPr>
        <w:ind w:left="2880" w:hanging="360"/>
      </w:pPr>
    </w:lvl>
    <w:lvl w:ilvl="4" w:tplc="D0AC0644">
      <w:start w:val="1"/>
      <w:numFmt w:val="lowerLetter"/>
      <w:lvlText w:val="%5."/>
      <w:lvlJc w:val="left"/>
      <w:pPr>
        <w:ind w:left="3600" w:hanging="360"/>
      </w:pPr>
    </w:lvl>
    <w:lvl w:ilvl="5" w:tplc="99F25B5A">
      <w:start w:val="1"/>
      <w:numFmt w:val="lowerRoman"/>
      <w:lvlText w:val="%6."/>
      <w:lvlJc w:val="right"/>
      <w:pPr>
        <w:ind w:left="4320" w:hanging="180"/>
      </w:pPr>
    </w:lvl>
    <w:lvl w:ilvl="6" w:tplc="1D24501C">
      <w:start w:val="1"/>
      <w:numFmt w:val="decimal"/>
      <w:lvlText w:val="%7."/>
      <w:lvlJc w:val="left"/>
      <w:pPr>
        <w:ind w:left="5040" w:hanging="360"/>
      </w:pPr>
    </w:lvl>
    <w:lvl w:ilvl="7" w:tplc="AB16D6A4">
      <w:start w:val="1"/>
      <w:numFmt w:val="lowerLetter"/>
      <w:lvlText w:val="%8."/>
      <w:lvlJc w:val="left"/>
      <w:pPr>
        <w:ind w:left="5760" w:hanging="360"/>
      </w:pPr>
    </w:lvl>
    <w:lvl w:ilvl="8" w:tplc="07000FE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6956FF"/>
    <w:multiLevelType w:val="hybridMultilevel"/>
    <w:tmpl w:val="79C26C1C"/>
    <w:lvl w:ilvl="0" w:tplc="D63A286E">
      <w:start w:val="1"/>
      <w:numFmt w:val="decimal"/>
      <w:lvlText w:val="%1."/>
      <w:lvlJc w:val="left"/>
    </w:lvl>
    <w:lvl w:ilvl="1" w:tplc="6208642E">
      <w:start w:val="1"/>
      <w:numFmt w:val="lowerLetter"/>
      <w:lvlText w:val="%2."/>
      <w:lvlJc w:val="left"/>
      <w:pPr>
        <w:ind w:left="1440" w:hanging="360"/>
      </w:pPr>
    </w:lvl>
    <w:lvl w:ilvl="2" w:tplc="A72E3BF4">
      <w:start w:val="1"/>
      <w:numFmt w:val="lowerRoman"/>
      <w:lvlText w:val="%3."/>
      <w:lvlJc w:val="right"/>
      <w:pPr>
        <w:ind w:left="2160" w:hanging="180"/>
      </w:pPr>
    </w:lvl>
    <w:lvl w:ilvl="3" w:tplc="8DE29A36">
      <w:start w:val="1"/>
      <w:numFmt w:val="decimal"/>
      <w:lvlText w:val="%4."/>
      <w:lvlJc w:val="left"/>
      <w:pPr>
        <w:ind w:left="2880" w:hanging="360"/>
      </w:pPr>
    </w:lvl>
    <w:lvl w:ilvl="4" w:tplc="9BE06568">
      <w:start w:val="1"/>
      <w:numFmt w:val="lowerLetter"/>
      <w:lvlText w:val="%5."/>
      <w:lvlJc w:val="left"/>
      <w:pPr>
        <w:ind w:left="3600" w:hanging="360"/>
      </w:pPr>
    </w:lvl>
    <w:lvl w:ilvl="5" w:tplc="B626503C">
      <w:start w:val="1"/>
      <w:numFmt w:val="lowerRoman"/>
      <w:lvlText w:val="%6."/>
      <w:lvlJc w:val="right"/>
      <w:pPr>
        <w:ind w:left="4320" w:hanging="180"/>
      </w:pPr>
    </w:lvl>
    <w:lvl w:ilvl="6" w:tplc="889084C8">
      <w:start w:val="1"/>
      <w:numFmt w:val="decimal"/>
      <w:lvlText w:val="%7."/>
      <w:lvlJc w:val="left"/>
      <w:pPr>
        <w:ind w:left="5040" w:hanging="360"/>
      </w:pPr>
    </w:lvl>
    <w:lvl w:ilvl="7" w:tplc="81A89AFE">
      <w:start w:val="1"/>
      <w:numFmt w:val="lowerLetter"/>
      <w:lvlText w:val="%8."/>
      <w:lvlJc w:val="left"/>
      <w:pPr>
        <w:ind w:left="5760" w:hanging="360"/>
      </w:pPr>
    </w:lvl>
    <w:lvl w:ilvl="8" w:tplc="7DB40044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05098C"/>
    <w:multiLevelType w:val="hybridMultilevel"/>
    <w:tmpl w:val="BBE86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CC0CD2"/>
    <w:multiLevelType w:val="hybridMultilevel"/>
    <w:tmpl w:val="F788A11E"/>
    <w:lvl w:ilvl="0" w:tplc="1018DC0A">
      <w:start w:val="1"/>
      <w:numFmt w:val="bullet"/>
      <w:lvlText w:val=""/>
      <w:lvlJc w:val="left"/>
      <w:pPr>
        <w:ind w:left="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8">
    <w:nsid w:val="719F2202"/>
    <w:multiLevelType w:val="hybridMultilevel"/>
    <w:tmpl w:val="AA6EC70A"/>
    <w:lvl w:ilvl="0" w:tplc="5C4C2300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3CCCB5DA">
      <w:start w:val="1"/>
      <w:numFmt w:val="lowerLetter"/>
      <w:lvlText w:val="%2."/>
      <w:lvlJc w:val="left"/>
      <w:pPr>
        <w:ind w:left="1440" w:hanging="360"/>
      </w:pPr>
    </w:lvl>
    <w:lvl w:ilvl="2" w:tplc="13AAE78A">
      <w:start w:val="1"/>
      <w:numFmt w:val="lowerRoman"/>
      <w:lvlText w:val="%3."/>
      <w:lvlJc w:val="right"/>
      <w:pPr>
        <w:ind w:left="2160" w:hanging="180"/>
      </w:pPr>
    </w:lvl>
    <w:lvl w:ilvl="3" w:tplc="25EAC63E">
      <w:start w:val="1"/>
      <w:numFmt w:val="decimal"/>
      <w:lvlText w:val="%4."/>
      <w:lvlJc w:val="left"/>
      <w:pPr>
        <w:ind w:left="2880" w:hanging="360"/>
      </w:pPr>
    </w:lvl>
    <w:lvl w:ilvl="4" w:tplc="D8444B0A">
      <w:start w:val="1"/>
      <w:numFmt w:val="lowerLetter"/>
      <w:lvlText w:val="%5."/>
      <w:lvlJc w:val="left"/>
      <w:pPr>
        <w:ind w:left="3600" w:hanging="360"/>
      </w:pPr>
    </w:lvl>
    <w:lvl w:ilvl="5" w:tplc="12FEE30A">
      <w:start w:val="1"/>
      <w:numFmt w:val="lowerRoman"/>
      <w:lvlText w:val="%6."/>
      <w:lvlJc w:val="right"/>
      <w:pPr>
        <w:ind w:left="4320" w:hanging="180"/>
      </w:pPr>
    </w:lvl>
    <w:lvl w:ilvl="6" w:tplc="85F690CA">
      <w:start w:val="1"/>
      <w:numFmt w:val="decimal"/>
      <w:lvlText w:val="%7."/>
      <w:lvlJc w:val="left"/>
      <w:pPr>
        <w:ind w:left="5040" w:hanging="360"/>
      </w:pPr>
    </w:lvl>
    <w:lvl w:ilvl="7" w:tplc="405EABDC">
      <w:start w:val="1"/>
      <w:numFmt w:val="lowerLetter"/>
      <w:lvlText w:val="%8."/>
      <w:lvlJc w:val="left"/>
      <w:pPr>
        <w:ind w:left="5760" w:hanging="360"/>
      </w:pPr>
    </w:lvl>
    <w:lvl w:ilvl="8" w:tplc="92E4D76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BF2"/>
    <w:rsid w:val="00021C75"/>
    <w:rsid w:val="00036F92"/>
    <w:rsid w:val="0004164E"/>
    <w:rsid w:val="00107A43"/>
    <w:rsid w:val="00112F73"/>
    <w:rsid w:val="0013021F"/>
    <w:rsid w:val="00142F5B"/>
    <w:rsid w:val="0015675F"/>
    <w:rsid w:val="001B5F13"/>
    <w:rsid w:val="00241A2E"/>
    <w:rsid w:val="002545DF"/>
    <w:rsid w:val="00285252"/>
    <w:rsid w:val="002E76AA"/>
    <w:rsid w:val="002F7CE5"/>
    <w:rsid w:val="0033123F"/>
    <w:rsid w:val="003333B9"/>
    <w:rsid w:val="003350CD"/>
    <w:rsid w:val="0036238A"/>
    <w:rsid w:val="003C7268"/>
    <w:rsid w:val="003E27F0"/>
    <w:rsid w:val="003E4EA5"/>
    <w:rsid w:val="004D2A63"/>
    <w:rsid w:val="004D760E"/>
    <w:rsid w:val="00506B32"/>
    <w:rsid w:val="00506BC0"/>
    <w:rsid w:val="00564A03"/>
    <w:rsid w:val="00580BF2"/>
    <w:rsid w:val="005C3FDA"/>
    <w:rsid w:val="005D0DED"/>
    <w:rsid w:val="005D151D"/>
    <w:rsid w:val="005E629F"/>
    <w:rsid w:val="00606879"/>
    <w:rsid w:val="00625A7D"/>
    <w:rsid w:val="006345CD"/>
    <w:rsid w:val="00684C0D"/>
    <w:rsid w:val="006942E5"/>
    <w:rsid w:val="006B767D"/>
    <w:rsid w:val="006E4DBC"/>
    <w:rsid w:val="00702400"/>
    <w:rsid w:val="00702B2F"/>
    <w:rsid w:val="0072205E"/>
    <w:rsid w:val="00734515"/>
    <w:rsid w:val="00781FFD"/>
    <w:rsid w:val="00797EE6"/>
    <w:rsid w:val="007B2131"/>
    <w:rsid w:val="007D5144"/>
    <w:rsid w:val="00804B38"/>
    <w:rsid w:val="00810BEB"/>
    <w:rsid w:val="00824DDD"/>
    <w:rsid w:val="00886F8E"/>
    <w:rsid w:val="008920D7"/>
    <w:rsid w:val="00893F0A"/>
    <w:rsid w:val="009438D2"/>
    <w:rsid w:val="00944324"/>
    <w:rsid w:val="009830BC"/>
    <w:rsid w:val="00993747"/>
    <w:rsid w:val="009C62C4"/>
    <w:rsid w:val="009E0351"/>
    <w:rsid w:val="009F226D"/>
    <w:rsid w:val="009F2981"/>
    <w:rsid w:val="009F5EE6"/>
    <w:rsid w:val="00A0675B"/>
    <w:rsid w:val="00A12A4A"/>
    <w:rsid w:val="00A46F1A"/>
    <w:rsid w:val="00A61B4C"/>
    <w:rsid w:val="00A8009E"/>
    <w:rsid w:val="00A82338"/>
    <w:rsid w:val="00AB2DBE"/>
    <w:rsid w:val="00AC3B6E"/>
    <w:rsid w:val="00AE6842"/>
    <w:rsid w:val="00B173BD"/>
    <w:rsid w:val="00B30EA1"/>
    <w:rsid w:val="00B45BB5"/>
    <w:rsid w:val="00B6592B"/>
    <w:rsid w:val="00B7762D"/>
    <w:rsid w:val="00BE2AB4"/>
    <w:rsid w:val="00BE4D17"/>
    <w:rsid w:val="00C277BC"/>
    <w:rsid w:val="00C553D6"/>
    <w:rsid w:val="00C97A6A"/>
    <w:rsid w:val="00CB3741"/>
    <w:rsid w:val="00CF0E19"/>
    <w:rsid w:val="00D12202"/>
    <w:rsid w:val="00DB5448"/>
    <w:rsid w:val="00DC1DAD"/>
    <w:rsid w:val="00DC7A8A"/>
    <w:rsid w:val="00E05560"/>
    <w:rsid w:val="00E25634"/>
    <w:rsid w:val="00E55D69"/>
    <w:rsid w:val="00EA08F9"/>
    <w:rsid w:val="00EE235B"/>
    <w:rsid w:val="00EE5783"/>
    <w:rsid w:val="00F474D5"/>
    <w:rsid w:val="00F618BB"/>
    <w:rsid w:val="00F637AC"/>
    <w:rsid w:val="00FC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58B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82">
    <w:name w:val="Абзац списка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5"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W w:w="0" w:type="auto"/>
    </w:tcPr>
  </w:style>
  <w:style w:type="paragraph" w:styleId="afa">
    <w:name w:val="Balloon Text"/>
    <w:basedOn w:val="a"/>
    <w:link w:val="afb"/>
    <w:uiPriority w:val="99"/>
    <w:semiHidden/>
    <w:unhideWhenUsed/>
    <w:rsid w:val="009443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944324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Standard">
    <w:name w:val="Standard"/>
    <w:rsid w:val="00285252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82">
    <w:name w:val="Абзац списка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5"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W w:w="0" w:type="auto"/>
    </w:tcPr>
  </w:style>
  <w:style w:type="paragraph" w:styleId="afa">
    <w:name w:val="Balloon Text"/>
    <w:basedOn w:val="a"/>
    <w:link w:val="afb"/>
    <w:uiPriority w:val="99"/>
    <w:semiHidden/>
    <w:unhideWhenUsed/>
    <w:rsid w:val="009443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944324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Standard">
    <w:name w:val="Standard"/>
    <w:rsid w:val="00285252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E5C39-C136-45FF-AD2D-5CD886D50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D1F2F03E</Template>
  <TotalTime>335</TotalTime>
  <Pages>5</Pages>
  <Words>1400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Дементьев Илья Геннадьевич</cp:lastModifiedBy>
  <cp:revision>52</cp:revision>
  <cp:lastPrinted>2025-03-06T11:57:00Z</cp:lastPrinted>
  <dcterms:created xsi:type="dcterms:W3CDTF">2023-06-30T13:33:00Z</dcterms:created>
  <dcterms:modified xsi:type="dcterms:W3CDTF">2026-06-29T13:28:00Z</dcterms:modified>
</cp:coreProperties>
</file>